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753D01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753D01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753D01">
              <w:rPr>
                <w:rFonts w:ascii="Times New Roman" w:hAnsi="Times New Roman"/>
              </w:rPr>
              <w:t xml:space="preserve">RADA </w:t>
            </w:r>
          </w:p>
          <w:p w:rsidR="0007104E" w:rsidRPr="00753D01">
            <w:pPr>
              <w:pStyle w:val="EntInstit"/>
              <w:bidi w:val="0"/>
              <w:rPr>
                <w:rFonts w:ascii="Times New Roman" w:hAnsi="Times New Roman"/>
              </w:rPr>
            </w:pPr>
            <w:r w:rsidRPr="00753D01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753D01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753D0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753D01" w:rsidR="003D72F6">
              <w:rPr>
                <w:rFonts w:ascii="Times New Roman" w:hAnsi="Times New Roman"/>
              </w:rPr>
              <w:t>V Bruseli</w:t>
            </w:r>
            <w:r w:rsidRPr="00753D01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753D01" w:rsidR="006870BF">
              <w:rPr>
                <w:rFonts w:ascii="Times New Roman" w:hAnsi="Times New Roman"/>
              </w:rPr>
              <w:t>16. apríla 2012</w:t>
            </w:r>
          </w:p>
          <w:p w:rsidR="0007104E" w:rsidRPr="00753D0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Pr="00753D01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753D01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 w:rsidRPr="00753D01">
              <w:rPr>
                <w:rFonts w:ascii="Times New Roman" w:hAnsi="Times New Roman"/>
              </w:rPr>
              <w:t>Medziinštitucionálny spis:</w:t>
            </w:r>
          </w:p>
          <w:p w:rsidR="0007104E" w:rsidRPr="00753D01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753D01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753D01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753D0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Pr="00753D01" w:rsidR="003D72F6">
              <w:rPr>
                <w:rFonts w:ascii="Times New Roman" w:hAnsi="Times New Roman"/>
              </w:rPr>
              <w:t>14764/11</w:t>
            </w:r>
          </w:p>
          <w:p w:rsidR="0007104E" w:rsidRPr="00753D0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Pr="00753D01" w:rsidR="003D72F6">
              <w:rPr>
                <w:rFonts w:ascii="Times New Roman" w:hAnsi="Times New Roman"/>
              </w:rPr>
              <w:t xml:space="preserve">ADD </w:t>
            </w:r>
            <w:r w:rsidRPr="00753D01" w:rsidR="003A1BF2">
              <w:rPr>
                <w:rFonts w:ascii="Times New Roman" w:hAnsi="Times New Roman"/>
              </w:rPr>
              <w:t>20</w:t>
            </w:r>
          </w:p>
          <w:p w:rsidR="0007104E" w:rsidRPr="00753D01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753D0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753D01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753D01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753D01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753D0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753D01">
              <w:rPr>
                <w:rFonts w:ascii="Times New Roman" w:hAnsi="Times New Roman"/>
                <w:noProof/>
              </w:rPr>
              <w:t>WTO 329</w:t>
            </w:r>
          </w:p>
          <w:p w:rsidR="00B6235D" w:rsidRPr="00753D0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753D01">
              <w:rPr>
                <w:rFonts w:ascii="Times New Roman" w:hAnsi="Times New Roman"/>
                <w:noProof/>
              </w:rPr>
              <w:t>AMLAT 84</w:t>
            </w:r>
          </w:p>
          <w:p w:rsidR="00B6235D" w:rsidRPr="00753D0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753D01">
              <w:rPr>
                <w:rFonts w:ascii="Times New Roman" w:hAnsi="Times New Roman"/>
                <w:noProof/>
              </w:rPr>
              <w:t>SERVICES 96</w:t>
            </w:r>
          </w:p>
          <w:p w:rsidR="0007104E" w:rsidRPr="00753D0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753D01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753D01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 w:rsidRPr="00753D01">
      <w:pPr>
        <w:pStyle w:val="EntRefer"/>
        <w:bidi w:val="0"/>
        <w:rPr>
          <w:rFonts w:ascii="Times New Roman" w:hAnsi="Times New Roman"/>
        </w:rPr>
      </w:pPr>
    </w:p>
    <w:p w:rsidR="003D72F6" w:rsidRPr="00753D01">
      <w:pPr>
        <w:pStyle w:val="EntRefer"/>
        <w:bidi w:val="0"/>
        <w:rPr>
          <w:rFonts w:ascii="Times New Roman" w:hAnsi="Times New Roman"/>
        </w:rPr>
      </w:pPr>
    </w:p>
    <w:p w:rsidR="003D72F6" w:rsidRPr="00753D01">
      <w:pPr>
        <w:pStyle w:val="EntRefer"/>
        <w:bidi w:val="0"/>
        <w:rPr>
          <w:rFonts w:ascii="Times New Roman" w:hAnsi="Times New Roman"/>
        </w:rPr>
      </w:pPr>
    </w:p>
    <w:p w:rsidR="003D72F6" w:rsidRPr="00753D01">
      <w:pPr>
        <w:pStyle w:val="EntRefer"/>
        <w:bidi w:val="0"/>
        <w:rPr>
          <w:rFonts w:ascii="Times New Roman" w:hAnsi="Times New Roman"/>
        </w:rPr>
      </w:pPr>
    </w:p>
    <w:p w:rsidR="0007104E" w:rsidRPr="00753D01">
      <w:pPr>
        <w:pStyle w:val="EntRefer"/>
        <w:bidi w:val="0"/>
        <w:rPr>
          <w:rFonts w:ascii="Times New Roman" w:hAnsi="Times New Roman"/>
        </w:rPr>
      </w:pPr>
    </w:p>
    <w:p w:rsidR="0007104E" w:rsidRPr="00753D01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Pr="00753D01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753D0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753D01" w:rsidR="0049672E">
              <w:rPr>
                <w:rFonts w:ascii="Times New Roman" w:hAnsi="Times New Roman"/>
              </w:rPr>
              <w:t>Predmet</w:t>
            </w:r>
            <w:r w:rsidRPr="00753D01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753D01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Pr="00753D01" w:rsidR="00B6235D">
              <w:rPr>
                <w:rFonts w:ascii="Times New Roman" w:hAnsi="Times New Roman"/>
              </w:rPr>
              <w:t xml:space="preserve">Dohoda o obchode medzi Európskou úniou </w:t>
            </w:r>
            <w:r w:rsidRPr="00753D01" w:rsidR="00FB3542">
              <w:rPr>
                <w:rFonts w:ascii="Times New Roman" w:hAnsi="Times New Roman"/>
              </w:rPr>
              <w:t xml:space="preserve">a jej členskými štátmi na jednej strane </w:t>
            </w:r>
            <w:r w:rsidRPr="00753D01" w:rsidR="00B6235D">
              <w:rPr>
                <w:rFonts w:ascii="Times New Roman" w:hAnsi="Times New Roman"/>
              </w:rPr>
              <w:t>a Kolumbiou a Peru</w:t>
            </w:r>
            <w:r w:rsidRPr="00753D01" w:rsidR="00FB3542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753D01">
      <w:pPr>
        <w:bidi w:val="0"/>
        <w:spacing w:line="240" w:lineRule="auto"/>
        <w:rPr>
          <w:rFonts w:ascii="Times New Roman" w:hAnsi="Times New Roman"/>
        </w:rPr>
      </w:pPr>
    </w:p>
    <w:p w:rsidR="0007104E" w:rsidRPr="00753D01">
      <w:pPr>
        <w:tabs>
          <w:tab w:val="left" w:pos="3969"/>
        </w:tabs>
        <w:bidi w:val="0"/>
        <w:rPr>
          <w:rFonts w:ascii="Times New Roman" w:hAnsi="Times New Roman"/>
        </w:rPr>
      </w:pPr>
    </w:p>
    <w:p w:rsidR="008E52A2" w:rsidRPr="00753D01">
      <w:pPr>
        <w:tabs>
          <w:tab w:val="left" w:pos="3969"/>
        </w:tabs>
        <w:bidi w:val="0"/>
        <w:rPr>
          <w:rFonts w:ascii="Times New Roman" w:hAnsi="Times New Roman"/>
        </w:rPr>
      </w:pPr>
    </w:p>
    <w:p w:rsidR="00F04565" w:rsidRPr="00753D01">
      <w:pPr>
        <w:tabs>
          <w:tab w:val="left" w:pos="3969"/>
        </w:tabs>
        <w:bidi w:val="0"/>
        <w:rPr>
          <w:rFonts w:ascii="Times New Roman" w:hAnsi="Times New Roman"/>
        </w:rPr>
      </w:pPr>
    </w:p>
    <w:p w:rsidR="00F04565" w:rsidRPr="00753D01">
      <w:pPr>
        <w:tabs>
          <w:tab w:val="left" w:pos="3969"/>
        </w:tabs>
        <w:bidi w:val="0"/>
        <w:rPr>
          <w:rFonts w:ascii="Times New Roman" w:hAnsi="Times New Roman"/>
        </w:rPr>
        <w:sectPr w:rsidSect="008E52A2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pgNumType w:start="1"/>
          <w:cols w:space="708"/>
          <w:noEndnote w:val="0"/>
          <w:bidi w:val="0"/>
          <w:rtlGutter/>
        </w:sectPr>
      </w:pPr>
    </w:p>
    <w:p w:rsidR="00F04565" w:rsidRPr="00753D01">
      <w:pPr>
        <w:tabs>
          <w:tab w:val="left" w:pos="3969"/>
        </w:tabs>
        <w:bidi w:val="0"/>
        <w:rPr>
          <w:rFonts w:ascii="Times New Roman" w:hAnsi="Times New Roman"/>
        </w:rPr>
      </w:pPr>
    </w:p>
    <w:tbl>
      <w:tblPr>
        <w:tblStyle w:val="TableNormal"/>
        <w:tblW w:w="1468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925"/>
        <w:gridCol w:w="480"/>
        <w:gridCol w:w="7080"/>
        <w:gridCol w:w="2640"/>
        <w:gridCol w:w="2560"/>
      </w:tblGrid>
      <w:tr>
        <w:tblPrEx>
          <w:tblW w:w="14685" w:type="dxa"/>
          <w:tblInd w:w="10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225"/>
          <w:tblHeader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bookmarkEnd w:id="9"/>
            <w:r w:rsidRPr="00D50DC1">
              <w:rPr>
                <w:rFonts w:ascii="Times New Roman" w:hAnsi="Times New Roman"/>
                <w:noProof/>
                <w:sz w:val="20"/>
              </w:rPr>
              <w:t>Zoznam odstránenia ciel</w:t>
            </w:r>
            <w:r w:rsidRPr="00D50DC1" w:rsidR="00A24B83">
              <w:rPr>
                <w:rFonts w:ascii="Times New Roman" w:hAnsi="Times New Roman"/>
                <w:noProof/>
                <w:sz w:val="20"/>
              </w:rPr>
              <w:t xml:space="preserve"> EÚ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  <w:tblHeader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036DA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036DA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036DA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top"/>
          </w:tcPr>
          <w:p w:rsidR="00F04565" w:rsidRPr="00D50DC1" w:rsidP="00036DA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04565" w:rsidRPr="00D50DC1" w:rsidP="00036DA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70 – SKLO A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Sklené črepy a ostatný odpad, úlomky zo skla; masívne sklo v kusoch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7001 00 10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Sklené črepy a ostatný odpad a úlomky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Masívne sklo v kusoch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7001 00 91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7001 00 99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Sklo v gulôčkach (okrem mikroguľôčok položky 7018), tyčiach alebo rúrach,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Guľôčky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Tyče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optického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taveného kremeňa alebo ostatného kremenného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ostatného skla s lineárnym koeficientom teplotnej rozťažnosti nepresahujúcim 5 × 10</w:t>
            </w:r>
            <w:r w:rsidRPr="00D50DC1">
              <w:rPr>
                <w:rFonts w:ascii="Times New Roman" w:hAnsi="Times New Roman"/>
                <w:noProof/>
                <w:sz w:val="20"/>
                <w:vertAlign w:val="superscript"/>
              </w:rPr>
              <w:t>–6</w:t>
            </w:r>
            <w:r w:rsidRPr="00D50DC1">
              <w:rPr>
                <w:rFonts w:ascii="Times New Roman" w:hAnsi="Times New Roman"/>
                <w:noProof/>
                <w:sz w:val="20"/>
              </w:rPr>
              <w:t xml:space="preserve"> na Kelvin v rozmedzí teplôt od 0 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7002 39 00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Liate sklo a valcované sklo v tabuliach alebo profiloch, tiež s absorbentom, s reflexnou alebo nereflexnou vrstvou, inak však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Ploché sklo bez drôtenej vložky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Farbené v hmote, zakalené, vrstvené alebo s absorbentom, reflexnou alebo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optického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7003 12 91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7003 12 99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3,8 MIN 0,6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optického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3,8 MIN 0,6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Ploché sklo s drôtenou vložkou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3,8 MIN 0,4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Ťahané sklo a fúkané sklo, v tabuliach, tiež s absorbentom, reflexnou alebo nereflexnou vrstvou, inak však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Sklo farbené v hmote, zakalené, vrstvené alebo s absorbentom, reflexnou alebo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4,4 MIN 0,4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7004 90 70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Tabuľové sklo záhradnícke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4,4 MIN 0,4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s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7004 90 92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Nepresahujúcou 2,5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4,4 MIN 0,4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7004 90 98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Presahujúcou 2,5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4,4 MIN 0,4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Plavené sklo a sklo na povrchu brúsené alebo leštené, v tabuliach, tiež s absorbentom, reflexnou alebo nereflexnou vrstvou, inak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Sklo bez drôtenej vložky, s absorbentom, reflexnou alebo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7005 10 05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s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7005 10 25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Nepresahujúcou 3,5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7005 10 30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Presahujúcou 3,5 mm, ale nepresahujúcou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7005 10 80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sklo bez drôtenej vložky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Sklo farbené v hmote, zakalené, vrstvené alebo len na povrchu brúsené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7005 21 25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nepresahujúcou 3,5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7005 21 30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presahujúcou 3,5 mm, ale nepresahujúcou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7005 29 25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nepresahujúcou 3,5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7005 29 35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presahujúcou 3,5 mm, ale nepresahujúcou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7005 29 80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7005 30 00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Sklo s drôtenou vložkou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Sklo položky 7003, 7004 alebo 7005, ohýbané, s opracovanými hranami, ryté, vŕtané, smaltované alebo inak opracované, ale nezarámované ani nevybavené ostatnými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7006 00 10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7006 00 90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Bezpečnostné sklo zložené z tvrdeného alebo vrstveného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Tvrdené bezpečnostné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 rozmeroch a tvaroch vhodných na zabudovanie do dopravných prostriedkov, lietadiel, kozmických lodí alebo plavidiel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 rozmeroch a tvaroch vhodných na zabudovanie do motorových vozidiel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Smaltované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7007 19 20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Farbené v hmote, zakalené, vrstvené alebo s absorbentom alebo 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7007 19 80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Vrstvené bezpečnostné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 rozmeroch a tvaroch vhodných na zabudovanie do dopravných prostriedkov, lietadiel, kozmických lodí alebo plavidiel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7007 21 20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 rozmeroch a tvaroch vhodných na zabudovanie do motorových vozidiel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7007 21 80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7007 29 00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7008 00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Izolačné jednotky z niekoľkých sklenených tabúľ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7008 00 20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Farbené v hmote, zakalené, vrstvené alebo s absorbentom alebo 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7008 00 81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Skladajúce sa z dvoch sklenených tabúľ vzduchotesne utesnených okolo hrán a oddelených vrstvou vzduchu, ostatných skiel alebo vákua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7008 00 89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Sklenené zrkadlá, tiež zarámované, vrátane spätných zrkadielok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7009 10 00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Spätné zrkadielka na motorové vozidlá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7009 91 00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Nezarámované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7009 92 00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Zarámované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Demižóny, sklenené fľaše, banky, ampulky a ostatné obaly zo skla druhov používaných na dopravu alebo na balenie tovaru; sklenené poháre na zaváraniny; zátky, viečka a ostatné uzávery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Ampulky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Zátky, viečka a ostatné uzávery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Poháre na zaváranie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Vyrobené z rúrkového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---- 2,5 l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Menej ako 2,5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Na nápoje a potraviny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Fľaše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Z nefarebného skla,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-------- 1 l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7010 90 43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Väčším ako 0,33 l, ale menším ako 1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7010 90 45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-------- 0,15 l alebo väčším, ale nie väčším ako 0,33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7010 90 47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Menej ako 0,15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Z farebného skla,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-------- 1 l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7010 90 53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Väčším ako 0,33 l, ale menším ako 1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7010 90 55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-------- 0,15 l alebo väčším, ale nie väčším ako 0,33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7010 90 57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Menej ako 0,15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Ostatné,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------- 0,25 l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7010 90 67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Menším ako 0,25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Na farmaceutické výrobky,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0,055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Nepresahujúcim 0,055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Na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Z nefarebného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7010 90 99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Z farebného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Sklené obaly (vrátane baniek a trubíc) otvorené a ich časti a súčasti zo skla, bez vnútorného vybavenia, na žiarovky, obrazovky alebo podobné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elektrické osvetlenie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obrazovky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Sklenený tovar druhov používaných ako stolové sklo, sklo do domácnosti, kuchynské sklo, toaletné sklo, kancelárske sklo, sklo na výzdobu miestností alebo na podobné účely (iné ako sklo položky7010 alebo 7018)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Kalíškové nápojové sklo, iné ako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7013 28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7013 28 10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7013 28 90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nápojové sklo, iné ako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7013 33 11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7013 33 19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7013 33 91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7013 33 99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Tvrdené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7013 37 51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7013 37 59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7013 37 91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7013 37 99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Sklenený tovar druhov používaných ako stolové sklo (iné ako nápojové sklo) alebo ako kuchynské sklo, iné ako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skla s lineárnym koeficientom rozťažnosti nepresahujúcim 5 × 10</w:t>
            </w:r>
            <w:r w:rsidRPr="00D50DC1">
              <w:rPr>
                <w:rFonts w:ascii="Times New Roman" w:hAnsi="Times New Roman"/>
                <w:noProof/>
                <w:sz w:val="20"/>
                <w:vertAlign w:val="superscript"/>
              </w:rPr>
              <w:t>–6</w:t>
            </w:r>
            <w:r w:rsidRPr="00D50DC1">
              <w:rPr>
                <w:rFonts w:ascii="Times New Roman" w:hAnsi="Times New Roman"/>
                <w:noProof/>
                <w:sz w:val="20"/>
              </w:rPr>
              <w:t xml:space="preserve"> na Kelvin v rozmedzí teplôt od 0 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tvrdeného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Ručne naberaný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7013 49 99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Mechanicky naberaný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Ostatný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Ručne naberaný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Mechanicky naberaný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7013 99 00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Signálne sklo a optické prvky zo skla (iné ako výrobky položky 7015), opticky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Hodinové alebo hodinkové sklá a podobné sklá, sklá korekčné alebo nekorekčné, vypuklé, ohýbané, duté alebo podobné, opticky neopracované; duté sklenené gule a ich segmenty, na výrobu uvedených skiel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Okuliarové sklá korekčné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5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Sklenené dlaždice, dosky, tehly, kocky a ostatné výrobky z lisovaného alebo tvarovaného skla, tiež s drôtenou vložkou, druhov používaných na stavebné alebo konštrukčné účely; sklenené kocky a ostatné drobné sklenené výrobky, tiež na podložke, používané na mozaikové obklady alebo podobné dekoratívne účely; sklenené vitráže a podobne; penové sklo v blokoch, tabuliach, doskách, škrupinách alebo podobných tvaroch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Sklenené kocky a podobné drobné sklenené výrobky, tiež na podložke, používané na mozaikové obklady alebo podobné dekoratívne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7016 90 10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Sklenené vitráže a podobne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7016 90 80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 MIN 1,2 EUR/100 kg/br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Laboratórny, hygienický alebo farmaceutický sklenený tovar, tiež so stupnicami alebo kalibrovaný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taveného kryštálu kremeňa alebo ostatných tavených oxidov kremíka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7017 20 00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ostatného skla, ktorého lineárny koeficient rozťažnosti nepresahuje 5 × 10</w:t>
            </w:r>
            <w:r w:rsidRPr="00D50DC1">
              <w:rPr>
                <w:rFonts w:ascii="Times New Roman" w:hAnsi="Times New Roman"/>
                <w:noProof/>
                <w:sz w:val="20"/>
                <w:vertAlign w:val="superscript"/>
              </w:rPr>
              <w:t>–6</w:t>
            </w:r>
            <w:r w:rsidRPr="00D50DC1">
              <w:rPr>
                <w:rFonts w:ascii="Times New Roman" w:hAnsi="Times New Roman"/>
                <w:noProof/>
                <w:sz w:val="20"/>
              </w:rPr>
              <w:t xml:space="preserve"> na Kelvin v rozmedzí teplôt od 0 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7017 90 00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Sklenené perly, imitácie perál, drahokamov alebo polodrahokamov a podobný drobný sklenený tovar a výrobky z neho, iné ako bižutéria; sklenené oči iné ako protézy; sklenené figúrky a ostatné ozdobné predmety tvarované na kahane, iné ako bižutéria; sklenené mikroguľôčky s priemerom nepresahujúcim 1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Sklenené perly, imitácie perál, drahokamov alebo polodrahokamov a podobný drobný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Sklenené perly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Brúsené a mechanicky leštené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7018 10 30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Imitácie perál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Imitácie drahokamov alebo polodrahokamov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7018 10 51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Brúsené a mechanicky leštené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7018 10 59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Sklenené mikroguľôčky, s priemerom nepresahujúcim 1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Sklenené oči; drobný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7018 90 90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Sklenené vlákna (vrátane sklenenej vlny) a výrobky z nich (napr. priadza, tkaniny)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Sklenená lunta, pramence, priadza a sklenená striž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Sklenená striž, s dĺžkou nie väčšou ako 50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Pramence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Zo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Tenké (závojové) platne, rúno, rohože, matrace, dosky a podobné netkané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Rohože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Tenké (závojové) platne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Tkaniny z pramencov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So šírkou nepresahujúcou 30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7019 52 00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So šírkou presahujúcou 30 cm, s plátnovou väzbou, s hmotnosťou menšou ako 250 g/m</w:t>
            </w:r>
            <w:r w:rsidRPr="00D50DC1">
              <w:rPr>
                <w:rFonts w:ascii="Times New Roman" w:hAnsi="Times New Roman"/>
                <w:noProof/>
                <w:sz w:val="20"/>
              </w:rPr>
              <w:t>², z vlákien s d</w:t>
            </w:r>
            <w:r w:rsidRPr="00D50DC1">
              <w:rPr>
                <w:rFonts w:ascii="Times New Roman" w:hAnsi="Times New Roman"/>
                <w:noProof/>
                <w:sz w:val="20"/>
              </w:rPr>
              <w:t>ĺžkovou hmotnosťou jedného vlákna nie väčšou ako 136 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7019 59 00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Iné ako textilné vlákna voľne ložené alebo vo vločkách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Podušky a púzdra na izoláciu rúrok a trubíc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textilných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7019 90 99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predmety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7020 00 05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Kremenné reaktorové rúrky a držiaky konštruované na vloženie do difúznych alebo oxidačných pecí na výrobu polovodičových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Sklenené vnútra do termosiek, alebo ostatné sklenené vákuové vložky do izolačných nádob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7020 00 07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Nedokončené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7020 00 08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Dokončené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7020 00 10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taveného kremeňa alebo ostatného kremenného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7020 00 30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skla s lineárnym koeficientom rozťažnosti nepresahujúcim 5 × 10</w:t>
            </w:r>
            <w:r w:rsidRPr="00D50DC1">
              <w:rPr>
                <w:rFonts w:ascii="Times New Roman" w:hAnsi="Times New Roman"/>
                <w:noProof/>
                <w:sz w:val="20"/>
                <w:vertAlign w:val="superscript"/>
              </w:rPr>
              <w:t>–6</w:t>
            </w:r>
            <w:r w:rsidRPr="00D50DC1">
              <w:rPr>
                <w:rFonts w:ascii="Times New Roman" w:hAnsi="Times New Roman"/>
                <w:noProof/>
                <w:sz w:val="20"/>
              </w:rPr>
              <w:t xml:space="preserve"> na Kelvin v rozmedzí teplôt od 0 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7020 00 80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46167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XIV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TRIEDA XIV – PRÍRODNÉ ALEBO UMELO PESTOVANÉ PERLY, DRAHOKAMY ALEBO POLODRAHOKAMY, DRAHÉ KOVY, KOVY PLÁTOVANÉ DRAHÝMI KOVMI A PREDMETY Z NICH; BIŽUTÉRIA; MINCE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461678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71 – PRÍRODNÉ ALEBO UMELO PESTOVANÉ PERLY, DRAHOKAMY ALEBO POLODRAHOKAMY, DRAHÉ KOVY, KOVY PLÁTOVANÉ DRAHÝMI KOVMI A PREDMETY Z NICH; BIŽUTÉRIA; MINCE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I. PRÍRODNÉ ALEBO UMELO PESTOVANÉ PERLY A DRAHOKAMY A POLODRAHOKAMY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Perly, prírodné alebo umelo pestované, tiež opracované alebo triedené, ale nenavlečené, nemontované alebo nezasadené; perly, prírodné alebo umelo pestované dočasne navlečené na niť na uľahčenie dopravy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Prírodné perly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Umelo pestované perly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7101 21 00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7101 22 00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Diamanty, tiež opracované, ale nemontované ani nezasadené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Netriedený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Priemyselné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7102 21 00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Neopracované alebo jednoducho rezané, štiepané alebo nahrubo brúsené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7102 29 00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Iné ako priemyselné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7102 31 00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Neopracované alebo jednoducho rezané, štiepané alebo nahrubo brúsené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7102 39 00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Drahokamy (iné ako diamanty) a polodrahokamy, tiež opracované alebo triedené, ale nenavlečené, nemontované alebo nezasadené; netriedené drahokamy (iné ako diamanty) a polodrahokamy, dočasne navlečené na niť na uľahčenie dopravy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Neopracované alebo jednoducho rezané alebo hrubo tvarované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Inak 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7103 91 00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Rubíny, zafíry a smaragdy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7103 99 00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Umelé alebo rekonštituované drahokamy alebo polodrahokamy, tiež opracované alebo triedené, ale nenavlečené, nemontované alebo nezasadené; netriedené umelé a rekonštituované drahokamy alebo polodrahokamy, dočasne navlečené na niť na uľahčenie dopravy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Piezoelektrický kremeň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neopracované alebo jednoducho rezané alebo hrubo tvarované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7104 90 00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Drvina a prach z pravých alebo umelých drahokamov alebo polodrahokamov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diamantov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II. DRAHÉ KOVY A KOVY PLÁTOVANÉ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Striebro (vrátane striebra platinovaného zlatom alebo platinou), surové alebo vo forme polotovaru,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rýdzosťou nie menšou ako 999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rýdzosťou menšou ako 999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Polotovary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7106 92 20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rýdzosťou nie menšou ako 750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7106 92 80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rýdzosťou menšou ako 750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7107 00 00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Základné kovy plátované striebrom, ale nespracované viac ako na polotovar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Zlato (vrátane zlata plátovaného platinou), surové alebo vo forme polotovarov,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Iné ako na monetárne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7108 11 00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7108 12 00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surové formy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7108 13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polotovary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7108 13 10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Tyče, prúty, drôty a profily; dosky; plechy a pásy s hrúbkou presahujúcou 0,15 mm, bez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7108 13 80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monetárne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7109 00 00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Základné kovy alebo striebro plátované zlatom, ale nespracované viac ako na polotovar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Platina, surová alebo vo forme polotovarov,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Surová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Tyče, prúty, drôty a profily; dosky; plechy a pásy s hrúbkou presahujúcou 0,15 mm, bez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7110 19 80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Paládium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Surové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Ródium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Surové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Irídium, osmium a ruténium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Surové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7110 49 00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7111 00 00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Základné kovy, striebro alebo zlato plátované platinou, ale nespracované viac ako na polotovar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Odpad a zvyšky drahých kovov alebo kovov plátovaných drahými kovmi; ostatný odpad a zvyšky obsahujúce drahé kovy alebo zlúčeniny drahých kovov, druhov používaných hlavne na rekuperáciu drahých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7112 30 00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Popol obsahujúci drahé kovy alebo zlúčeniny drahých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7112 91 00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zlata, vrátane kovov plátovaných zlatom, okrem odpadov obsahujúcich ostatné drahé kovy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7112 92 00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platiny, vrátane kovov plátovaných platinou, okrem odpadov obsahujúcich ostatné drahé kovy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7112 99 00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III. ŠPERKY, ZLATNÍCKY A STRIEBORNÍCKY TOVAR A OSTATNÉ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Klenotnícke predmety a ich časti, z drahých kovov alebo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7113 11 00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striebra, tiež plátovaného alebo inak pokovovaného ostatnými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7113 19 00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ostatných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základných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Zlatnícky a striebornícky tovar a ich časti, z drahých kovov alebo z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7114 11 00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striebra, tiež plátovaného alebo inak pokovovaného ostatnými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7114 19 00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ostatných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základných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predmety z drahých kovov alebo z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Katalyzátory vo forme drôteného sita alebo mriežky, z platiny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7115 90 10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drahých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7115 90 90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Predmety z prírodných alebo umelo pestovaných perál, drahokamov alebo polodrahokamov (prírodných, umelých alebo rekonštituovaných)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prírodných alebo pestovaných perál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7116 20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drahokamov alebo polodrahokamov (prírodných, umelých alebo rekonštituovaných)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Vyrobené celkom z prírodných drahokamov alebo polodrahokamov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7116 20 11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Náhrdelníky, náramky a ostatné výrobky z prírodných drahokamov alebo polodrahokamov, jednoducho navlečené, bez uzáveru alebo podobného príslušenstva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7116 20 19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7116 20 90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Bižutéria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základných kovov, tiež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7117 11 00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Manžetové a ozdobné gombíky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7117 19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7117 19 10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časťami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Bez časti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7117 19 91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Pozlátené, postriebrené alebo platinované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7117 19 99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7117 90 00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Mince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Mince (iné ako zlaté mince), ktoré nie sú zákonnými platidlami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7118 10 10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striebra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7118 10 90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7118 90 00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XV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TRIEDA XV – ZÁKLADNÉ KOVY A PREDMETY ZO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72 – ŽELEZO A OCEĽ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I. ZÁKLADNÉ MATERIÁLY; VÝROBKY VO FORME GRANÚL ALEBO PRÁŠKU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Surové železo a vysokopecná zrkadlovina v bochníkoch, v blokoch alebo ostatných základných tvaroch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Nelegované surové železo obsahujúce 0,5 % alebo menej hmotnosti fosforu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nie menej ako 0,4 % hmotnosti mangánu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1 % alebo menej hmotnosti kremíka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viac ako 1 % hmotnosti kremíka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7201 10 30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nie menej ako 0,1 %, ale menej ako 0,4 % hmotnosti mangánu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menej ako 0,1 % hmotnosti mangánu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Nelegované surové železo obsahujúce viac ako 0,5 % hmotnosti fosforu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Legované surové železo; vysokopecná zrkadlovina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7201 50 10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Legované surové železo obsahujúce nie menej ako 0,3 %, ale nie viac ako 1 % hmotnosti titanu, a nie menej ako 0,5 %, ale nie viac ako 1 % hmotnosti vanádu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7201 50 90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Ferozliatiny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Feromangán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Obsahujúci viac ako 2 %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7202 11 20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Granulometricky nepresahujúci 5 mm a s obsahom mangánu presahujúcim 65 %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7202 11 80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Ferosilícium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viac ako 55 % hmotnosti kremíka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viac ako 4 %, ale nie viac ako 10 % hmotnosti horčíka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Ferosilikomangán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Ferochróm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Obsahujúci viac ako 4 %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7202 41 10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viac ako 4 %, ale nie viac ako 6 %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7202 41 90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Obsahujúci viac ako 6 %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Obsahujúci nie viac ako 0,05 %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7202 49 50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viac ako 0,05 %, ale nie viac ako 0,5 %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7202 49 90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viac ako 0,5 %, ale nie viac ako 4 %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Ferosilikochróm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Feronikel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7202 70 00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Feromolybdén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7202 80 00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Ferovolfrám a ferosilikovolfrám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Ferotitán a ferosilikotitán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Ferovanád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7202 93 00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Feroniób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Ferofosfor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Ferosilikomagnézium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7202 99 80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Výrobky zo železa získané priamou redukciou železnej rudy a ostatné hubovité železo, v kusoch, v peletách alebo podobných tvaroch; železo, ktorého rýdzosť je najmenej 99,94 % hmotnosti v kusoch, peletách alebo podobných tvaroch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Výrobky zo železa získané priamou redukciou železnej rudy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Železné a oceľové odpady a šrot; pretavené odpady zo železa alebo ocele v ingotoch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Liatinový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Odpady a šrot z 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8 %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Odpady a šrot z pocínovaného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kovové odpady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Triesky po sústružení, hobliny, odrezky, triesky, piliny, odstrižky a odpady z razenia, aj v balíkoch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Odpad zo sústruženia, hobľovania, frézovania, rezania a pilovania, vrátane triesok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Zvyšky z razenia a odstrižky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Paketované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Drvené (rozstrihané)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Paketované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7204 49 90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7204 50 00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Pretavené odpady v ingotoch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Granule a prášok zo surového železa, vysokopecnej zrkadloviny,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Granuly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7205 21 00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7205 29 00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II. ŽELEZO A NELEGOVANÁ OCEĽ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Železo a nelegovaná oceľ v ingotoch alebo ostatných základných tvaroch (okrem železa položky 7203)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Ingoty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7206 90 00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Polotovary zo železa alebo z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 obsahom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pravouhlým (tiež štvorcovým) prierezom, ktorého šírka je menšia ako dvojnásobok hrúbky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Z dobre obrábateľnej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7207 11 14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S hrúbkou nepresahujúcou 130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7207 11 16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S hrúbkou presahujúcou 130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s pravouhlým (iným ako štvorcovým)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kruhovým alebo mnohouholníkovým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7207 19 12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7207 19 80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Obsahujúce 0,25 %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pravouhlým (tiež štvorcovým) prierezom, ktorého šírka je menšia ako dvojnásobok hrúbky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Z dobre obrábateľnej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----- 0,25 % alebo viac, ale menej ako 0,6 %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7207 20 17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----- 0,6 %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s pravouhlým (iným ako štvorcovým)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kruhovým alebo mnohouholníkovým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7207 20 52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7207 20 80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zo železa alebo nelegovanej ocele, so šírkou 600 mm alebo väčšou, neplátované, nepokovované alebo nepotiahnuté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Vo zvitkoch, po valcovaní za tepla ďalej neupravené, so vzorkou na reliéfe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vo zvitkoch, po valcovaní za tepla ďalej neupravené, morené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7208 25 00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4,75 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7208 26 00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7208 27 00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vo zvitkoch, po valcovaní za tepla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7208 36 00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7208 37 00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4,75 mm alebo väčšou, ale nepresahujúcou 10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7208 38 00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Nie vo zvitkoch, po valcovaní za tepla už ďalej neupravené, so vzorkou na reliéfe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nie vo zvitkoch, po valcovaní za tepla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presahujúcou 15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 hrúbke presahujúcou 10 mm, ale nepresahujúcou 15 mm, a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---- 2 050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7208 51 98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Menšou ako 2 050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4,75 mm alebo väčšou, ale nepresahujúcou 10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zo štyroch strán alebo v uzavretom obdĺžnikovom kalibri, so šírkou nepresahujúcou 1 250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---- 2 050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Menšou ako 2 050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zo štyroch strán alebo v uzavretom obdĺžnikovom kalibri, so šírkou nepresahujúcou 1 250 mm, a s hrúbkou 4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7208 54 00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7208 90 80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 nelegovanej ocele, so šírkou 600 mm alebo väčšou, valcované za studena (úberom za studena), neplátované, nepokovované alebo nepotiahnuté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Vo zvitkoch, po valcovaní za studena (úberom za studena), ďalej už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1 mm, ale menšou ako 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7209 16 10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0,5 mm alebo väčšou, ale nepresahujúcej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7209 17 90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7209 18 91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hrúbkou 0,35 mm alebo väčšou, ale menšou ako 0,5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7209 18 99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hrúbkou menšou ako 0,35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Nie vo zvitkoch, po valcovaní za studena (úberom za studena), ďalej už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1 mm, ale menšou ako 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7209 26 10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0,5 mm alebo väčšou, ale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7209 27 90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7209 28 90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7209 90 80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 nelegovanej ocele, v šírke 600 mm alebo väčšej, plátované, pokovované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 alebo pokovované cínom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0,5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7210 12 20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Pocínované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7210 12 80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 alebo pokovované olovom, vrátane matného bieleho plechu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Elektrolyticky pokovované alebo potiahnuté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Inak plátované alebo pokovované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Vlnité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 alebo potiahnuté oxidmi chrómu alebo chrómom a oxidmi chrómu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 alebo pokovované hliníkom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7210 61 00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alebo pokovované zliatinami hliník-zinok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7210 69 00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Natierané, lakované alebo potiahnuté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7210 70 10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Pocínované, lakované; výrobky plátované alebo pokovované buď oxidmi chrómu alebo chrómom a oxidmi chrómu, lakované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7210 70 80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7210 90 40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Pocínované a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7210 90 80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 nelegovanej ocele, so šírkou menšou ako 600 mm, neplátované, nepokovované ani nepotiahnuté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 valcovaní za tepla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Valcované zo štyroch strán alebo v uzavretom kalibre, so šírkou nepresahujúcou 150 mm a s hrúbkou nie menšou ako 4 mm, nie vo zvitkoch bez vzorky na reliéfe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7211 14 00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s hrúbkou 4,75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obsahom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7211 23 20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7211 23 30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hrúbkou 0,35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7211 23 80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hrúbkou menšou ako 0,35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7211 90 80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 nelegovanej ocele, so šírkou menšou ako 600 mm, plátované, pokovované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 alebo pokovované cínom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Pocínované, po povrchovej úprave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Elektrolyticky plátované alebo potiahnuté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Inak plátované alebo pokovované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Natierané, lakované alebo potiahnuté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7212 40 20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Pocínované, po lakovaní už ďalej neopracované; výrobky plátované alebo pokovované oxidmi chrómu alebo chrómom a oxidmi chrómu, lakované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7212 40 80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Inak pokovované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7212 50 20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alebo potiahnuté oxidmi chrómu alebo chrómom a oxidmi chrómu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7212 50 30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alebo pokovované chrómom alebo niklom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7212 50 40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alebo pokovované meďou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alebo pokovované hliníkom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7212 50 61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Plátované alebo pokovované zliatinami hliník-zinok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7212 50 69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7212 50 90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7212 60 00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Tyče a prúty, valcované za tepla, zo železa alebo z nelegovanej ocele, v nepravidelne navinutých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Majúce vrúbky, žliabky, rebrá alebo ostatné deformácie vzniknuté počas valcovania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 automatovej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Kruhového prierezu s priemerom menším ako 14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Používané na betónové výstuže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Používané na kordové pneumatiky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7213 91 41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Obsahujúce 0,06 % alebo menej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7213 91 49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Obsahujúce viac ako 0,06 %, ale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7213 91 70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Obsahujúce 0,25 % alebo viac, ale najviac 0,75 %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Obsahujúci viac ako 0,75 %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obsahom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7213 99 90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0,25 %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tyče a prúty zo železa alebo nelegovanej ocele, neupravené inak ako kovaním za tepla, valcovaním za tepla, ťahaním za tepla alebo pretláčaním za tepla, prípadne po valcovaní ešte krútené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Majúce vrúbky, žliabky, rebrá alebo ostatné deformácie vzniknuté počas valcovania alebo krútením po valcovaní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 automatovej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pravouhlým (iným ako štvorcovým)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obsahom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0,25 %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obsahom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Používané na betónové výstuže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Ostatné, s kruhovým prierezom s priemerom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----- 80 mm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Menším ako 80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0,25 %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kruhovým prierezom s priemerom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7214 99 71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----- 80 mm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7214 99 79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Menším ako 80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7214 99 95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tyče a prúty zo železa alebo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automatovej ocele, po tvarovaní za studena alebo dokončené za studena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7215 50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po tvarovaní za studena alebo dokončené za studena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7215 50 11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pravouhlým (iným ako štvorcovým)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7215 50 19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7215 50 80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0,25 %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Uholníky, tvarovky a profily zo železa alebo z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Profily v tvare U, I alebo H, po valcovaní za tepla, ťahaní za tepla alebo pretláčaní za tepla už ďalej neupravené, s výškou menšou ako 80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Profily v tvare L alebo T, po valcovaní za tepla, ťahaní za tepla alebo pretláčaní za tepla už ďalej neupravené, s výškou menšou ako 80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 v tvare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 v tvare 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Profily v tvare U, I alebo H, po valcovaní za tepla, ťahaní za tepla alebo pretláčaní za tepla už ďalej neupravené, s výškou 80 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 v tvare 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výškou 80 mm alebo väčšou, ale nepresahujúcou 220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výškou presahujúcou 220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 v tvare 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výškou 80 mm alebo väčšou, ale nepresahujúcou 220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rovnobežnými plochami ramien uholníka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výškou presahujúcou 220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rovnobežnými plochami ramien uholníka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 v tvare 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výškou 80 mm alebo väčšou, ale nepresahujúcou 180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7216 33 90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výškou presahujúcou 180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Profily v tvare L alebo T, po valcovaní za tepla, ťahaní za tepla alebo pretláčaní za tepla už ďalej neupravené, s výškou 80 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 v tvare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 v tvare 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uholníky, tvarovky a profily, po valcovaní za tepla, ťahaní za tepla alebo pretláčaní za tepla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7216 50 10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prierezom, ktorý sa dá uzavrieť do štvorca so stranou 80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7216 50 91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Hlavičkové ploché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7216 50 99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Uholníky, tvarovky a profily, po tvarovaní za studena alebo dokončené za studena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Vyrobené z plochých valcovaných výrobkov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7216 61 10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Profily v tvare C, L, U, Z, omega alebo otvorené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7216 61 90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7216 69 00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Tvarované za studena alebo dokončené za studena z plochých valcovaných výrobkov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Rebrované plechy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7216 91 80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7216 99 00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Drôty zo železa alebo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Neplátované, nepokovované a nepotiahnuté, leštené alebo neleleštené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maximálnym priečnym rozmerom menším ako 0,8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maximálnym priečnym rozmerom 0,8 mm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7217 10 31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Majúce vrúbky, žliabky, rebrá alebo ostatné deformácie vzniknuté počas valcovania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7217 10 39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7217 10 50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0,25 % alebo viac, ale menej ako 0,6 %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0,6 %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 alebo pokovované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maximálnym priečnym rozmerom menším ako 0,8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7217 20 30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maximálnym priečnym rozmerom 0,8 mm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7217 20 50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0,25 % alebo viac, ale menej ako 0,6 %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0,6 %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Plátované alebo pokovované ostatnými základnými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obsahom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7217 30 41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Pokovované meďou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7217 30 49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7217 30 50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0,25 % alebo viac, ale menej ako 0,6 %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0,6 %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menej ako 0,25 %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0,25 % alebo viac, ale menej ako 0,6 %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7217 90 90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0,6 % alebo viac hmotnosti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III. NEHRDZAVEJÚCA OCEĽ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Nehrdzavejúca oceľ v ingotoch alebo v ostatných základných tvaroch; polotovary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Ingoty alebo ostatné základné tvary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pravouhlým (iným ako štvorcovým)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So štvorcovým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7218 99 11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Valcované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7218 99 80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 nehrdzavejúcej ocele so šírkou 600 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 valcovaní za tepla už ďalej neupravené,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4,75 mm alebo väčšou, ale nepresahujúcou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7219 14 90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 valcovaní za tepla už ďalej neupravené, nie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4,75 mm alebo väčšou, ale nepresahujúcou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7219 24 00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4,75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1 mm, ale menšou ako 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0,5 mm alebo väčšou, ale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7219 35 90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7219 90 80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 nehrdzavejúcej ocele so šírkou menšou ako 600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 valcovaní za tepla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4,75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4,75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3 mm alebo väčšou,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7220 20 21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7220 20 29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0,35 mm ale menšou ako 3 mm a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7220 20 41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7220 20 49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presahujúcou 0,35 mm,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7220 20 81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7220 20 89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7220 90 80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Tyče a prúty, valcované za tepla, v nepravidelne navinutých cievkach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7221 00 10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7221 00 90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tyče a prúty z nehrdzavejúcej ocele; uholníky, tvarovky a profily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Tyče a prúty, po valcovaní za tepla, ťahaní za tepla alebo pretláčaní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kruhovým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priemerom 80 mm alebo väčším,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7222 11 19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priemerom menším ako 80 mm,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7222 11 81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7222 11 89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Tyče a prúty, po tvarovaní za studena alebo dokončené za studena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kruhovým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priemerom 80 mm alebo väčším,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priemerom 25 mm alebo väčším, ale menším ako 80 mm,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priemerom menším ako 25 mm,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7222 20 89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tyče a prúty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Kované, obsahujúce v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7222 30 51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7222 30 91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7222 30 97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Uholníky, tvarovky a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 valcovaní alebo ťahaní za tepla alebo pretláčaní už ďalej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7222 40 50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 tvarovaní za studena alebo dokončené za studena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7222 40 90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Drôty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Obsahujúce 2,5 % alebo viac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7223 00 11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28 % alebo viac, ale nie viac ako 31 % hmotnosti niklu, a 20 % alebo viac, ale nie viac ako 22 % hmotnosti chrómu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7223 00 19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Obsahujúce menej ako 2,5 %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7223 00 91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13 % alebo viac, ale nie viac ako 25 % hmotnosti chrómu, a 3,5 % alebo viac, ale nie viac ako 6 % hmotnosti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7223 00 99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IV. OSTATNÁ LEGOVANÁ OCEĽ; DUTÉ VRTNÉ TYČE A PRÚTY Z LEGOVANEJ ALEBO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Ostatná legovaná oceľ v ingotoch alebo v ostatných základných tvaroch; polotovary z ostatnej 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Ingoty alebo ostatné základné tvary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pravouhlým (aj štvorcovým)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Valcované za tepla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Ktorých šírka je menšia ako dvojnásobná hrúbka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Obsahujúce v hmotnosti nie viac ako 0,7 % uhlíka, 0,5 % alebo viac, ale nie viac ako 1,2 % mangánu, a 0,6 % alebo viac, ale nie viac ako 2,3 % kremíka; obsahujúce 0,0008 % alebo viac bóru, s akýmkoľvek ostatným prvkom, ktorého obsah je nižší ako minimálny obsah uvedený v poznámke 1 písm. f)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Valcované za tepla alebo vyrobené kontinuálnym liatím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Obsahujúce podiel hmotnosti nie menej ako 0,9 %, nie však viac ako 1,15 % uhlíka, nie menej ako 0,5 %, nie však viac ako 2 % chrómu, a ak obsahuje molybdén, tak nie viac ako 0,5 %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7224 90 38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7224 90 90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 ostatnej legovanej ocele so šírkou 600 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kremíkovej elektroocele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orientovanou štruktúrou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za tepla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Valcované za studena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po valcovaní za tepla už ďalej neupravené,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7225 30 30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po valcovaní za tepla už ďalej neupravené, nie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7225 40 12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7225 40 15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7225 40 40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presahujúcou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7225 40 60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4,75 mm alebo väčšou, ale nepresahujúcou 10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menšou ako 4,75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po valcovaní za studena (úberom za studena)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7225 50 20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7225 50 80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Elektrolyticky pokovované alebo potiahnuté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Inak plátované alebo pokovované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7225 99 00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Ploché valcované výrobky z ostatnej legovanej ocele so šírkou menšou ako 600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kremíkovej elektroocele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orientovanou štruktúrou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 valcovaní za tepla už ďalej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7226 19 80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 valcovaní za tepla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hrúbkou 4,75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hrúbkou menšou ako 4,75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 valcovaní za studena (úberom za studena)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Elektrolyticky pokovované alebo potiahnuté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Inak pokovované alebo potiahnuté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7226 99 70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Tyče a prúty, valcované za tepla, v nepravidelne navinutých cievkach, z ostatnej 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7227 20 00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kremíkomangánovej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7227 90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7227 90 10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v hmotnosti 0,0008 % alebo viac bóru, spolu s akýmkoľvek ostatným prvkom, ktorého obsah je menší ako minimálny obsah uvedený v poznámke 1 písm. f)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7227 90 50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v hmotnosti najmenej 0,9 %, ale nie viac ako 1,15 % uhlíka, najmenej 0,5 %, ale nie viac ako 2 % chrómu, a ak obsahuje molybdén, tak nie viac ako 0,5 % molybdénu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7227 90 95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tyče a prúty z ostatnej legovanej ocele; uholníky, tvarovky a profily z ostatnej legovanej ocele; duté vrtné tyče a prúty na vrtáky z legovanej alebo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Tyče a prúty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7228 10 20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Inak neopracované ako valcované za tepla, ťahané za tepla alebo pretláčané, ďalej neopracované inak ako plátovaním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7228 10 50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Tyče a prúty z kremíkomangánovej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pravouhlým (iným ako štvorcovým) prierezom, valcované zo štyroch strán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Inak neopracované ako valcované za tepla, ťahané za tepla alebo pretláčané, ďalej neopracované inak ako plátovaním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tyče a prúty, neupravené inak ako valcovaním za tepla, ťahaním za tepla alebo pretláčaním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v hmotnosti 0,9 % alebo viac, ale nie viac ako 1,15 % uhlíka, 0,5 % alebo viac, ale nie viac ako 2 % chrómu, a ak obsahuje molybdén, nie viac ako 0,5 % molybdénu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kruhovým prierezom s priemerom 80 mm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kruhovým prierezom s priemerom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---- 80 mm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Menším ako 80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pravouhlým (iným ako štvorcovým) prierezom, valcované za tepla zo štyroch strán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7228 30 89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tyče a prúty, neupravené inak ako kovaním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tyče a prúty, neupravené inak ako tvarovaním za studena alebo povrchovou úpravou za studena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7228 50 20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7228 50 40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v hmotnosti najmenej 0,9 %, ale nie viac ako 1,15 % uhlíka, najmenej 0,5 %, ale nie viac ako 2 % chrómu, a ak obsahuje molybdén, tak nie viac ako 0,5 % molybdénu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kruhovým prierezom s priemerom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7228 50 61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---- 80 mm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7228 50 69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Menším ako 80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7228 50 80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tyče a prúty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7228 60 20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7228 60 80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Uholníky, tvarovky a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7228 70 10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 valcovaní alebo ťahaní za tepla alebo pretláčaní už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7228 70 90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7228 80 00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Duté vrtné tyče a prúty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Drôty z ostatnej 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7229 20 00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kremíkomangánovej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7229 90 20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7229 90 50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Obsahujúce v hmotnosti najmenej 0,9 %, ale nie viac ako 1,15 % uhlíka, najmenej 0,5 %, ale nie viac ako 2 % chrómu, a ak obsahuje molybdén, tak nie viac ako 0,5 % molybdénu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7229 90 90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73 – VÝROBKY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Štetovnice zo železa alebo ocele, tiež vŕtané, razené alebo vyrobené zo zostavených prvkov; zvárané uholníky, tvarovky a profily zo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Štetovnice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Uholníky, tvarovky a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Konštrukčný materiál železničných alebo električkových tratí, zo železa alebo ocele: koľajnice, prídržné koľajnice a ozubnice, hrotnice, srdcovky, výhybky, prestavné tyče, výmeny a ostatné priecestné zariadenia, podvaly (priečne podvaly), koľajnicové spojky, koľajnicové stoličky a kliny koľajnicových stoličiek, podkladné dosky (podkladnice), prídržky, podperné dosky, klieštiny, ťahadlá a ostatný materiál špeciálne prispôsobený na kladenie, spájanie alebo upevňovanie koľajníc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Koľajnice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Bežne spracované s čiastočkami neželezných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Symetrické železničné koľajnice s plochým spodkom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S hmotnosťou na meter 46 kg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7302 10 23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S hmotnosťou na meter 27 kg alebo väčšou, ale menšou ako 46 kg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S hmotnosťou na meter menšou ako 27 kg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Žliabkové koľajnice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Hrotnice, výhybky, prestavné tyče výmeny a ostatné priecestné zariadenia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Koľajnicové spojky a podkladnice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Rúry, rúrky a duté profily z 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7303 00 10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 a rúrky vhodné na tlakové zaťaženie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7303 00 90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Rúry, rúrky a duté profily, bezšvíkové, zo železa (z iného ako liatiny)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Rúry, rúrky používané na ropovody alebo plynovody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vonkajším priemerom nepresahujúcim 168,3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7304 19 30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vonkajším priemerom presahujúcim 168,3 mm, ale nepresahujúcim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vonkajším priemerom 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Pažnice, čerpacie a vrtné rúrky používané na ropných alebo plynových vrtoch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Vrtné rúrky z 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7304 23 00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vrtné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7304 24 00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vonkajším priemerom nepresahujúcim 168,3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7304 29 30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vonkajším priemerom presahujúcim 168,3 mm, ale nepresahujúcim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vonkajším priemerom 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kruhovitého prierezu, zo železa alebo z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Ťahané za studena alebo valcované za studena (úberom za studena)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Presné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Neopracované, rovné a s rovnomernou hrúbkou steny, určené len na výrobu rúr a rúrok s odlišným prierezom a hrúbkou steny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presahujúcim 421 mm a s hrúbkou steny presahujúcou 10,5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Rúrky so závitmi alebo vhodné na rezanie závitov (plynové rúrky)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7304 39 52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Plátované zinkom alebo pozinkované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7304 39 58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 s vonkajším priemerom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Nepresahujúcim 168,3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168,3 mm, ale nepresahujúcim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7304 39 99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406,4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kruhovitého prierezu,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Ťahané za studena alebo valcované za studena (úberom za studena)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Neopracované, rovné a s rovnomernou hrúbkou steny, určené len na výrobu rúr a rúrok s odlišným prierezom a hrúbkou steny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7304 49 92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nepresahujúcim 406,4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7304 49 99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kruhovitého prierezu, z ostatnej 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Ťahané za studena alebo valcované za studena (úberom za studena)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Rovné a s rovnomernou hrúbkou steny, z legovanej ocele, obsahujúce najmenej 0,9 %, ale nie viac ako 1,15 % hmotnosti uhlíka, najmenej 0,5 %, ale nie viac ako 2 % hmotnosti chrómu, a ak obsahuje molybdén, 0,5 % alebo menej hmotnosti molybdénu,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7304 51 12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Nepresahujúcou 0,5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7304 51 18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Presahujúcou 0,5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7304 51 81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Presné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7304 51 89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Neopracované, rovné a s rovnomernou hrúbkou steny, určené len na výrobu rúr a rúrok s odlišným prierezom a hrúbkou steny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Ostatné, rovné a s rovnomernou hrúbkou steny, z legovanej ocele, obsahujúce najmenej 0,9 %, ale nie viac ako 1,15 % hmotnosti uhlíka a najmenej 0,5 %, ale nie viac ako 2 % hmotnosti chrómu, a ak obsahuje molybdén, 0,5 % alebo menej hmotnosti molybdénu,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7304 59 32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Nepresahujúcou 0,5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7304 59 38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Presahujúcou 0,5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7304 59 92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nepresahujúcim 168,3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7304 59 93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presahujúcim 168,3 mm, ale nepresahujúcim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7304 59 99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7304 90 00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rúry a rúrky (napríklad zvárané, nitované alebo uzavierané podobným spôsobom), ktorých vonkajší i vnútorný prierez je kruhovitý a vonkajší priemer presahuje 406,4 mm, zo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Rúry, rúrky používané na ropovody alebo plynovody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Pozdĺžne oblúkovo zvárané pod tavivom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pozdĺžne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Pažnice, používané pri ropných alebo plynových vrtoch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Pozdĺžne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rúry, rúrky a duté profily (napr. zvárané, nitované, spájané sponou alebo podobne uzavierané),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Rúry, rúrky používané na ropovody alebo plynovody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Zvárané,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Pozdĺžne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Špirálovite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Pozdĺžne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7306 19 11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nepresahujúcim 168,3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7306 19 19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 vonkajším priemerom presahujúcim 168,3 mm, ale nepresahujúcim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Špirálovite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Pažnice používané pri ropných alebo plynových vrtoch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Zvárané,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zvárané, kruhovitého prierezu, zo železa alebo z nelegovanej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Presné rúrky, s hrúbkou steny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Nepresahujúcou 2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Presahujúcou 2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Rúrky so závitmi alebo vhodné na rezanie závitov (plynové)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Plátované zinkom alebo pozinkované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 s vonkajším priemerom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Nepresahujúcim 168,3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7306 30 72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Plátované zinkom alebo pozinkované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7306 30 77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7306 30 80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Presahujúcim 168,3 mm, ale nepresahujúcim 406,4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zvárané, kruhovitého prierezu,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7306 40 20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Ťahané za studena alebo valcované za studena (úberom za studena)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7306 40 80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zvárané, kruhovitého prierezu, z ostatnej legovanej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7306 50 20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Presné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7306 50 80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zvárané, s prierezom iným ako kruhovým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pravouhlým (vrátane štvorca) prierezom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steny nepresahujúcou 2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7306 61 19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steny presahujúcou 2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ostatnými nekruhovými prierezmi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7306 69 90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7306 90 00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Príslušenstvo na rúry a rúrky (napríklad spojky, kolená, nátrubky),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Liate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nekujnej 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Druhy vhodné na tlakové systémy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kujnej 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Príruby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Kolená, ohyby a nátrubky, so závitom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Nátrubky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Kolená a ohyby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Príslušenstvo na zváranie na tupo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Kolená a ohyby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So závitom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Určené na zváranie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Príruby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Kolená, ohyby a nátrubky, so závitom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Nátrubky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Kolená a ohyby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Príslušenstvo na zváranie na tupo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najväčším priemerom nepresahujúcim 609,6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7307 93 11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Kolená a ohyby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7307 93 19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najväčším vonkajším priemerom presahujúcim 609,6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7307 93 91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Kolená a ohyby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7307 93 99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So závitom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Určené na zváranie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7307 99 90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8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Konštrukcie (okrem montovaných stavieb položky 9406) a časti konštrukcií (napr. mosty, časti mostov, stavidlá, veže, stožiare, stĺpy, piliere, strechy a strešné rámové konštrukcie, dvere a okná a ich rámy, prahy dverí, okenice, stĺpkové zábradlie), zo železa alebo z ocele; dosky, tyče, prúty, uholníky, tvarovky, profily, rúrky a podobné výrobky, pripravené na použitie v konštrukciách,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Mosty a časti mostov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Veže, stožiare, stĺpy, piliere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Dvere, okná a ich rámy a prahy do dverí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Zariadenie na lešenie, debnenie, vzpery alebo výstuže do baní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Výstuže do baní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Prepady, splavové polia, vráta plavebnej komory (stavidlá), pristávacie plošiny, pevné dosky a ostatné konštrukcie pre námorné a vodné cesty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Výhradne alebo hlavne z plechu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7308 90 51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Panely pozostávajúce z dvoch stien profilového (rebrovaného) plechu s izolačnou výplňou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7308 90 59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7308 90 99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Nádrže, cisterny, dieže a podobné zásobníky na akýkoľvek materiál (okrem stlačeného alebo skvapalneného plynu) zo železa alebo z ocele, s objemom presahujúcim 300 l, tiež s vnútorným obložením alebo aj tepelnou izoláciou, ale bez mechanického alebo tepelného zariadenia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7309 00 10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plyny (iné ako stlačené alebo skvapalnené)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kvapaliny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7309 00 30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vnútorným obložením alebo tepelne izolované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s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7309 00 51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Presahujúcim 100 000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7309 00 59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Nepresahujúcim 100 000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7309 00 90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pevné látky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Cisterny, sudy, bubny, kade, plechovky, škatule a podobné zásobníky na akýkoľvek materiál (iné ako stlačený alebo skvapalnený plyn) zo železa alebo z ocele, s objemom nepresahujúcim 300 l, tiež s vnútorným obložením alebo tepelnou izoláciou, ale bez mechanického alebo tepelného zariadenia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 objemom 50 l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 objemom menším ako 50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Plechovky uzavierané spájkovaním alebo lemovaním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Plechovky určené na konzervovanie potravín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7310 21 19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Plechovky určené na konzervovanie nápojov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Ostatné, z plechov alebo fólií s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Menšou ako 0,5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---- 0,5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plechov alebo z fólií s hrúbkou menšou ako 0,5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7310 29 90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plechov alebo z fólií s hrúbkou 0,5 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Tlakové nádoby na stlačený alebo skvapalnený plyn,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7311 00 10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Bezšvíkové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s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7311 00 91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Menším ako 1 000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7311 00 99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-- 1 000 l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Splietané lanká, laná, káble, splietané pásy, slučky a podobné výrobky zo železa alebo z ocele, elektricky neizolované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Splietané lanká, laná a káble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s maximálnym prierezovým rozmerom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Nepresahujúcim 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Pokovené alebo potiahnuté medeno-zinkovými zliatinami (mosadzou)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Presahujúcim 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Splietané lanká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Bez povrchovej úpravy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Povrchovo 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7312 10 65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Plátované zinkom alebo pozinkované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Laná a káble (vrátane uzavretých lán)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Nepotiahnuté alebo len pokovené alebo potiahnuté zinkom, s maximálnym rozmerom prierezu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3 mm, ale nepresahujúcim 12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7312 10 83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12 mm, ale nepresahujúcim 24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7312 10 85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24 mm, ale nepresahujúcim 48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48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7312 10 98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Ostnatý drôt zo železa alebo z ocele; krútené guľaté drôty alebo jednoduché ploché drôty, tiež s ostňami a voľne krútené dvojité drôty, používané na oplotenie,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Tkaniny (vrátane nekonečných pásov), rošty, sieťovina a pletivo, zo železného alebo oceľového drôtu; plechová mriežkovina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Tkané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Nekonečné pásy pre stroje,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7314 14 00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tkané výrobky,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Rošty, sieťovina, pletivá, zvárané v miestach križovania drôtov, z drôtu s najväčším rozmerom prierezu 3 mm alebo väčším a s veľkosťou ôk 100 cm2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rebrovaného drôtu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rošty, sieťovina, pletivá, zvárané v miestach križovania drôtov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alebo pokovované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tkaniny, rošty, sieťovina a pletivá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alebo pokovované zinkom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7314 41 10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hexagonálnym sieťovaním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7314 41 90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7314 42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Potiahnuté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7314 42 10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hexagonálnym sieťovaním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7314 42 90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7314 50 00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Plechová mriežkovina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Reťaze a ich časti, zo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Kĺbové reťaze a ich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Valčekové reťaze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Druhy používané na bicykle a motocykle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reťaze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Protišmykové reťaze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reťaze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7315 81 00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Článkové reťaze a reťaze s mostíkom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7315 82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reťaze a reťaze so zváranými článkami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7315 82 10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Ktorých podstatná časť materiálu má maximálny rozmer priečneho rezu 16 mm alebo menší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7315 82 90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Ktorých podstatná časť materiálu má maximálny rozmer priečneho rezu väčší ako 16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7315 89 00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7316 00 00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Kotvy, lodné háky a ich časti, zo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Klince, cvočky, pripináčky, spony vlnité aj skosené, svorky, sponky (okrem patriacich do položky 8305) a podobné výrobky zo železa alebo ocele, tiež s hlavičkou z ostatného materiálu, okrem predmetov s hlavičkami z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7317 00 10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Pripináčky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Lisované z drôtu za studena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7317 00 20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Klince v pruhoch alebo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7317 00 40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Klince z ocele s obsahom uhlíka 0,5 % hmotnosti alebo väčším, tvrdené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7317 00 61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Plátované zinkom alebo pozinkované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7317 00 69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7317 00 90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Skrutky a svorníky, matice, vrtule (do podvalov), skrutky s hákom, nity, priečne kliny a závlačky, podložky (vrátane pružných) a podobné výrobky,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Výrobky so závitmi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Vrtule (do podvalov)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skrutky do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Skrutky s hákom a skrutky s okom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Samorezné skrutky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7318 14 91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Skrutky s priestorovým závitom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7318 14 99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skrutky a svorníky, tiež s maticami alebo podložkami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Skrutky sústružené z tyčí, prútov a profilov alebo z drôtov s hrúbkou drieku v pevnej časti nepresahujúcou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Na upevňovanie konštrukčných materiálov železničných tratí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Bez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Ostatné, s pevnosťou v ťahu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Menšou ako 800 MPa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------- 800 MPa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S hlavou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Skrutky so zárezom a priečnym vybraním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Skrutky s vnútorným šesťhranom v hlave (imbusové skrutky)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Skrutky so šesťhrannou hlavou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 Ostatné, s pevnosťou v ťahu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Menšou ako 800 MPa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-------- 800 MPa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Matice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7318 16 10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Sústružené z tyčí, prútov, profilov alebo drôtov, s otvorom v pevnej časti nepresahujúcim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7318 16 30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7318 16 50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Samosvorné matice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Ostatné, s vnútorným priemerom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7318 16 91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Nepresahujúcim 12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7318 16 99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------ Presahujúcim 12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Výrobky bez závitov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Pružné podložky a ostatné poistné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7318 23 00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Nity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7318 24 00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Závlačky a priečne kliny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7318 29 00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Šijacie ihly, pletacie ihlice, šnurovacie ihly, háčky, bodce na vyšívanie a podobné výrobky, určené na ručné práce, zo železa alebo z ocele; zatváracie a ostatné špendlíky, zo železa alebo z ocele,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7319 20 00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Zatváracie špendlíky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7319 30 00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špendlíky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7319 90 10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Šijacie, plátacie alebo vyšívacie ihly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7319 90 90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Pružiny a listy pružín,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Listové pružiny a ich listy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Spracované za tepla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Listové pružiny a ich listy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Skrutkové (špirálové) pružiny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7320 20 20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Spracované za tepla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7320 20 81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Špirálové tlačné pružiny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7320 20 85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Špirálové ťažné pružiny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7320 20 89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Ploché špirálové pružiny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Diskové pružiny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7320 90 90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Kachle, kotly s ohniskom, sporáky, kozuby (tiež s pomocnými kotlíkmi na ústredné kúrenie), ražne, koksové koše, plynové variče, ohrievače tanierov a podobné neelektrické výrobky, používané v domácnostiach, ich časti a súčasti,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Zariadenia na prípravu stravy a ohrievače tanierov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plynné palivo alebo na plyn a súčasne ostatné palivo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kúreniskom, vrátane samostatných kúrenísk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kvapalné palivá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vrátane zariadení na pevné palivá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zariadenia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plynné palivo alebo na plyn a súčasne ostatné palivo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7321 81 10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výfukom spálených plynov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7321 81 90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7321 82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kvapalné palivá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7321 82 10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výfukom spálených plynov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7321 82 90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7321 89 00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vrátane zariadení na pevné palivá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Radiátory ústredného kúrenia, nevykurovaného elektricky, a ich časti a súčasti, zo železa alebo z ocele; ohrievače vzduchu a rozvádzače horúceho vzduchu (vrátane rozvádzačov, ktoré môžu distribuovať čerstvý alebo upravený vzduch), elektricky nevykurované, so vstavaným motoricky poháňaným ventilátorom alebo s dúchadlom, a ich časti a súčasti,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Radiátory a ich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7322 19 00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Výrobky na stolovanie, kuchynské alebo ostatné výrobky pre domácnosť a ich časti a súčasti, zo železa alebo ocele; vlna zo železa alebo ocele; drôtiky na čistenie riadu a drôtené vankúšiky na čistenie alebo leštenie, rukavice a podobné výrobky zo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Vlna zo železa alebo ocele; drôtiky na čistenie riadu a drôtené vankúšiky na čistenie alebo leštenie, rukavice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liatiny, nesmaltované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liatiny, smaltované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Výrobky na stolovanie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železa (okrem liatiny) alebo z ocele, smaltované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Výrobky na stolovanie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Výrobky na stolovanie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Lakované alebo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7323 99 99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Sanitárne (hygienické) výrobky a ich časti a súčasti, zo železa alebo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Výlevky, umývadlá a drezy,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Vane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7324 21 00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liatiny, tiež smaltované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7324 29 00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7324 90 00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liate výrobky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nekujnej 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7325 10 50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Padacie poklopy a telesá ventilov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7325 10 92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Výrobky na splaškové, vodné a podobné systémy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7325 10 99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Mlecie gule a podobné výrobky do drvičov a mlynov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kujnej 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7325 99 90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výrobky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Kované alebo razené, ale ďalej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Mlecie gule a podobné výrobky do drvičov a mlynov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 v otvorenej zápustke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Výrobky zo železného alebo oceľového drôtu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7326 20 30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Malé klietky a voliéry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7326 20 50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Drôtené koše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7326 20 80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Tabatierky, cigaretové puzdrá, kazety a puzdrá na kozmetiku a púder a podobné vreckové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Rebríky a schody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Palety a podobné plošiny na manipuláciu s tovarom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Bubny a cievky na káble, hadice a pod.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Vetráky nemechanické; žľaby, háky a podobný tovar pre stavebný priemysel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Koše a podobné výrobky z plechu používané na filtrovanie vody na vstupe do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výrobky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 v otvorenej zápustke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Kované v uzatvorenej zápustke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Sintrované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7326 90 98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74 – MEĎ A PREDMETY Z NEJ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7401 00 00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Medený kamienok (medený lech); cementová meď (zrážaná meď)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Nerafinovaná meď; medené anódy na elektrolytickú rafináciu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Rafinovaná meď a zliatiny medi, surové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Rafinovaná meď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Katódy a časti katód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Predliatky na valcovanie drôtu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Predliatky (sochory)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Zliatiny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Zliatiny na báze medi a zinku (niklové 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Zliatiny na báze medi a cínu (bronz)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7403 29 00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zliatiny medi (okrem predzliatin položky 7405)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odpady a medený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7404 00 10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7404 00 91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na báze medi a zinku (mosadz)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7404 00 99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7405 00 00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Predzliatiny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Medený prášok a medené šupiny (vločky)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 s inou ako lamelárnou štruktúrou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7406 20 00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 s lamelárnou štruktúrou;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tyče, prúty a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na báze medi a zinku (mosadze)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Tyče a prúty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Zo zliatiny na báze medi a niklu (kuproniklu) alebo zliatiny na báze medi, niklu, zinku (niklové 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7407 29 90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prierezom, ktorého maximálny rozmer presahuje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prierezom, ktorého maximálny rozmer presahuje 0,5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Ktorého maximálny prierezový rozmer nepresahuje 0,5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na báze medi a zinku (mosadze)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zliatiny na báze medi a niklu (kuproniklu) alebo zliatiny na báze medi, niklu, zinku (niklové 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7408 29 00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dosky, plechy a pásy, s hrúbkou presahujúcou 0,15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na báze medi a zinku (mosadz)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na báze medi a cínu (bronzu)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zliatiny na báze medi a niklu (kuproniklu) alebo zliatin na báze medi, niklu, zinku (niklové 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na báze medi a niklu (kupronikel)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na báze medi, niklu a zinku (niklové 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7409 90 00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ostatných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fólie (tiež potlačené alebo podložené papierom, lepenkou, plastmi alebo podobným podkladovým materiálom) s hrúbkou nepresahujúcou 0,15 mm (bez podložky)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Bez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7410 11 00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7410 12 00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podložke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7410 21 00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7410 22 00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rúry a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Rovné, s hrúbkou steny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Presahujúcou 0,6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Nepresahujúcou 0,6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na báze medi a zinku (mosadze)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Rovné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zliatiny na báze medi a niklu (kupronikel) alebo zliatin na báze medi, niklu, zinku (niklové mosadze)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7411 29 00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príslušenstvo na rúry a rúrky (napríklad spojky, kolená, nátrubky)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Medené splietané lanká, káble, splietané pásy a podobné výrobky, elektricky neizolované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7413 00 20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7413 00 80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Klince, cvočky, pripináčky, skoby, sponky (okrem výrobkov položky 8305) a podobné výrobky z medi alebo železa alebo ocele s medenými hlavičkami; skrutky, svorníky, matice, háčky so závitom, nity, závlačky, priečne kliny, podložky (vrátane pružných podložiek) a podobné predmety z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Klince a cvočky, pripináčky, skoby a podobné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predmety, bez závitu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7415 21 00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Podložky (vrátane pružných podložiek)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7415 29 00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výrobky so závitom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7415 33 00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Skrutky; svorníky a matice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7415 39 00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Stolové, kuchynské alebo ostatné predmety pre domácnosť a ich časti a súčasti z medi; drôtiky na čistenie riadu a drôtené vankúšiky na čistenie a leštenie, rukavice a podobné predmety z medi; sanitárny tovar a jeho časti a súčasti z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Stolové, kuchynské alebo ostatné predmety pre domácnosť a ich časti a súčasti; drôtiky na čistenie riadu a drôtené vankúšiky na čistenie alebo leštenie, rukavice a podobné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7418 11 00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Drôtiky na riad a drôtené vankúšiky na čistenie alebo leštenie, rukavice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7418 19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7418 19 10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Zariadenia na varenie alebo kúrenie druhov používaných na domáce účely, neelektrické, ich časti a súčasti, z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7418 19 90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Sanitárne výrobky a ich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predmety z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7419 10 00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Reťaze, ich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7419 91 00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Liate, tvarované, razené alebo kované, ďalej však už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7419 99 10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Tkaniny (vrátane nekonečných pásov), rošty a sieťovina, z medeného drôtu, ktorého žiaden rozmer v priereze nepresahuje 6 mm; plechová mriežkovina z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7419 99 30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Medené pružiny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7419 99 90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75 – NIKEL A PREDMETY Z 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Niklový kamienok (lech), spekaný oxid nikelnatý a ostatné medziprodukty metalurgie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Niklový kamienok (lech)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Spekaný oxid nikelnatý a ostatné medziprodukty metalurgie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Surový nikel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Nelegovaný nikel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Zliatiny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Niklové odpady a niklový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7503 00 10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7503 00 90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Niklový prášok a niklové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Niklové tyče, prúty, profily a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Tyče, prúty a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nelegovaného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7505 12 00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7505 21 00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nelegovaného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7505 22 00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Niklové dosky, plechy, pásy a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7506 20 00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Niklové rúry, rúrky alebo príslušenstvo na ne (napríklad spojky, kolená, nátrubky)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 a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7507 11 00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nelegovaného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7507 12 00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7507 20 00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Príslušenstvo na rúry a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predmety z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Tkaniny, mriežky a pletivá z niklového drôtu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7508 90 00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76 – HLINÍK A PREDMETY Z 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Surový hliník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Nelegovaný hliník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Zliatiny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7601 20 10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Primárne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Sekundárne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7601 20 91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 ingotoch alebo v kvapalnom stave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7601 20 99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odpady a hliníkový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7602 00 11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sústruženia, obrážania, brúsenia, frézovania, piliny z rezania a pilovania, odpady z farebných, povrchovo upravených, lepených alebo zváraných plechov a fólií s hrúbkou nepresahujúcou 0,2 mm (bez podložky)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7602 00 19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(vrátane továrenských nepodarkov)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7602 00 90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Hliníkový prášok a hliníkové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 nelamelárnej štruktúry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 lamelárnej štruktúry;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tyče, prúty a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nelegovaného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Tyče a prúty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Duté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Tyče a prúty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7604 29 90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nelegovaného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maximálnym prierezom presahujúcim 7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7605 19 00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7605 21 00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maximálnym prierezom presahujúcim 7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7605 29 00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dosky, plechy a pásy, s hrúbkou presahujúcou 0,2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Pravouhlé (vrátane štvorcových)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nelegovaného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Farbené, lakované alebo potiahnuté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 s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Menšou ako 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7606 11 93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Nie menšou ako 3 mm, ale menšou ako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Nie menšou ako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Pásy na sklopné žalúzie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7606 12 50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Farbené, lakované alebo potiahnuté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 s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Menšou ako 3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7606 12 93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Nie menšou ako 3 mm, ale menšou ako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7606 12 99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Nie menšou ako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nelegovaného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7606 92 00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Zo zliatin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fólie (tiež potlačené alebo podložené papierom, lepenkou, plastmi alebo podobným podkladovým materiálom) s hrúbkou nepresahujúcou 0,2 mm (bez podložky)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Bez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Valcované, ale ďalej už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menšou ako 0,021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nie menšou ako 0,021 mm, ale nie väčšou ako 0,2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menšou ako 0,021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hrúbkou nie menšou ako 0,021 mm, ale nie väčšou ako 0,2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7607 19 91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Samolepiace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7607 19 99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 podložkou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menšou ako 0,021 mm (bez podložky)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hrúbkou (bez podložky) nie menšou ako 0,021 mm, ale nie väčšou ako 0,2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Samolepiace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7607 20 99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rúry a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nelegovaného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7608 20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zliatin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7608 20 20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Zvárané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7608 20 81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Po pretláčaní už ďalej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7608 20 89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7609 00 00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príslušenstvo na rúry a rúrky (napríklad spojky, kolená, nátrubky)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5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konštrukcie (okrem montovaných stavieb položky 9406) a časti konštrukcií (mosty, časti mostov, veže, stožiare, sťažne, stĺpy, piliere, strechy, strešné rámové konštrukcie, dvere, okná a ich rámy, zárubne, dverové prahy, stĺpové zábradlia, piliere a stĺpky); hliníkové dosky, tyče, profily, rúrky a podobné výrobky, pripravené na použitie ako konštrukcie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7610 10 00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Dvere, okná a ich rámy a prahy do dverí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7610 90 10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Mosty a ich časti, veže a stožiare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7610 90 90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7611 00 00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nádrže, cisterny, kade a podobné zásobníky na akýkoľvek materiál (iný ako stlačený alebo skvapalnený plyn), s objemom presahujúcim 300 l, tiež s vnútorným obložením alebo aj tepelnou izoláciou, ale bez mechanického alebo tepelného zariadenia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sudy, barely, plechovky, škatule alebo podobné obaly (vrátane pevných alebo stlačiteľných valcovitých zásobníkov) na akýkoľvek materiál (iný ako stlačený alebo skvapalnený plyn), s objemom nepresahujúcim 300 l, tiež s vnútorným obložením alebo aj tepelnou izoláciou, ale bez mechanického alebo tepelného zariadenia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Stlačiteľné valcovité zásobníky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7612 90 10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Pevné valcovité zásobníky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7612 90 20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Druh nádob používaných na aerosóly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s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7612 90 91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--- 50 l alebo väčším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7612 90 98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Menším ako 50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nádoby na stlačený alebo skvapalnený plyn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Hliníkové splietané lanká, laná, káble, splietané pásy a podobné výrobky, bez elektrickej izolácie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 oceľovým jadrom (dušou)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7614 90 00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Stolové, kuchynské alebo ostatné predmety pre domácnosť a ich časti a súčasti z hliníka; drôtiky na čistenie riadu a drôtené vankúšiky na čistenie a leštenie, rukavice a podobné predmety z hliníka; sanitárny tovar a jeho časti a súčasti, z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Stolové, kuchynské alebo ostatné predmety pre domácnosť a ich časti a súčasti; drôtiky na čistenie riadu a drôtené vankúšiky na čistenie alebo leštenie, rukavice a podobné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Drôtiky na riad a drôtené vankúšiky na čistenie alebo leštenie, rukavice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7615 19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7615 19 10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Odlievané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7615 19 90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Sanitárne výrobky a ich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predmety z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Klince, pripináčiky, skoby, sponky (okrem výrobkov položky 8305), skrutky, svorníky, matice, háky so závitom, nity, priečne kliny, závlačky, podložky a podobné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7616 91 00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Tkaniny, mriežkoviny a sieťoviny a pletivá z hliníkového drôtu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7616 99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7616 99 10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Odlievané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7616 99 90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78 – OLOVO A PREDMETY Z 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Surové olovo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Rafinované olovo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7801 91 00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Obsahujúci v hmotnosti antimón ako hlavný z ostatných prvkov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7801 99 10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Na rafináciu, obsahujúce 0,02 % alebo viac hmotnosti striebra (bullion lead)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7801 99 91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Olovené zliatiny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7801 99 99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Olovený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Olovené dosky, plechy, pásy a fólie; olovený prášok a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Dosky, plechy, pásy a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7804 11 00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Plechy, pásy a fólie s hrúbkou (bez podložky) nepresahujúcou 0,2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7804 19 00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 a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výrobky z olova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7806 00 10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Kontajnery s olovenou ochrannou vrstvou proti radiácii, na dopravu alebo uskladnenie rádioaktívnych materiálov (Euratom)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7806 00 30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Tyče, prúty, profily a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7806 00 50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Rúry, rúrky a príslušenstvo na ne (napríklad spojky, kolená, nátrubky)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7806 00 90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79 – ZINOK A PREDMETY Z 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Surový zinok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Nelegovaný zinok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7901 11 00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Obsahujúci 99,99 % hmotnosti alebo viac zinku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7901 12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Obsahujúci menej ako 99,99 % hmotnosti zinku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7901 12 10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Obsahujúci 99,95 % alebo viac, ale menej ako 99,99 % hmotnosti zinku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7901 12 30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Obsahujúci 98,5 % alebo viac, ale menej ako 99,95 % hmotnosti zinku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7901 12 90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Obsahujúci 97,5 % alebo viac, ale menej ako 98,5 % hmotnosti zinku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Zliatiny zinku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Zinkový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Zinkový prach, prášok a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Zinkový prach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Zinkové tyče, prúty, profily a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7905 00 00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Zinkové dosky, plechy, pásy a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predmety zo zinku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7907 00 10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Rúry, rúrky alebo príslušenstvo na ne (napríklad spojky, kolená, nátrubky)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7907 00 90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80 – CÍN A PREDMETY Z 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Surový cín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Nelegovaný cín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Zliatiny cínu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Cínový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Cínové tyče, prúty, profily a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predmety z cínu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8007 00 10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Dosky, plechy a pásy, s hrúbkou presahujúcou 0,2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8007 00 30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Fólie (tiež potlačené alebo podložené papierom, lepenkou, plastmi alebo podobným podkladovým materiálom) s hrúbkou (bez podložky) nepresahujúcou 0,2 mm; cínový prášok a vločky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8007 00 50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Rúry, rúrky alebo príslušenstvo k nim (napríklad spojky, kolená, nátrubky)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8007 00 90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81 – OSTATNÉ ZÁKLADNÉ KOVY; CERMETY; PREDMETY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Volfrám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8101 94 00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Surový volfrám, vrátane tyčí a prútov, získaných jednoduchým spekaním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8101 96 00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8101 97 00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Tyče a prúty, iné ako získané jednoduchým spekaním, profily, dosky, plechy, pásy a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8101 99 90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Molybdén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8102 94 00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Surový molybdén, vrátane tyčí a prútov získaných jednoduchým spekaním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8102 95 00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Tyče a prúty, iné ako získané jednoduchým spekaním, profily, dosky, plechy, pásy a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8102 96 00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Drôty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6,1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8102 97 00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8102 99 00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Tantal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Surový tantal, vrátane tyčí a prútov získaných jednoduchým spekaním;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8103 90 10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Tyče a prúty, iné ako získané jednoduchým spekaním, profily, drôty, dosky, plechy, pásy a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8103 90 90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Horčík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Surový horčík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8104 11 00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Obsahujúci najmenej 99,8 % hmotnosti horčíka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8104 19 00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8104 30 00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Piliny, triesky a granuly, triedené podľa veľkosti;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8104 90 00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Kobaltový kamienok (lech) a ostatné medziprodukty metalurgie kobaltu; kobalt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Kobaltový kamienok (lech) a ostatné medziprodukty metalurgie kobaltu; surový kobalt;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8105 30 00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Bizmut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8106 00 10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Surový bizmut; odpad a šrot;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8106 00 90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Kadmium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8107 20 00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Surové kadmium;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8107 30 00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8107 90 00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Titán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Surový titán;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Tyče, prúty, drôty a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Dosky, plechy, pásy a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8108 90 60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Rúry a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8108 90 90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Zirkónium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8109 20 00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Surové zirkónium;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8109 30 00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8109 90 00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Antimón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8110 10 00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Surový antimón;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8110 20 00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8110 90 00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Mangán a predmety z neho,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Surový mangán; odpad a šrot;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8111 00 11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Surový mangán;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8111 00 19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8111 00 90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Berýlium, chróm, germánium, vanád, gálium, hafnium, indium, niób (columbium), rénium a tálium a predmety z týchto kovov,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Berýlium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Surové;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Chróm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Surový;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Zliatiny obsahujúce viac ako 10 % hmotnosti niklu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Tálium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Surové;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8112 52 00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8112 59 00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Surové; odpad a šrot;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Hafnium (celtium)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Niób (columbium); rénium; gálium; indium; vanád; germánium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Niób (columbium); rénium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Indium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Gálium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Vanád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8112 92 95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Germánium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Hafnium (celtium); germánium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Niób (columbium); rénium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8112 99 70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Gálium; indium; vanád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Cermety a predmety z nich, vrátane odpadu a šrotu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8113 00 20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Surové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8113 00 40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8113 00 90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82 – NÁSTROJE, NÁRADIE, NOŽIARSKY TOVAR, LYŽICE A VIDLIČKY ZO ZÁKLADNÉHO KOVU; ICH ČASTI A SÚČASTI ZO ZÁKLADNÉHO KOVU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Ručné nástroje; rýle, lopaty, čakany, škrabky, motyky, vidly a hrable; sekery, lesné sekáče a podobné nástroje na sekanie; záhradnícke nožnice, prerezávače stromov všetkých druhov; kosy, kosáky, dlhé nože na rezanie sena alebo slamy, nožnice na strihanie kríkov, kliny a ostatné ručné nástroje používané v poľnohospodárstve, záhradníctve alebo lesníctve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Rýle a lopaty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Vidly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Čakany, škrabky, motyky a hrable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Sekery, lesné sekáče a podobné nástroje na sekanie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Záhradnícke nožnice a podobné jednou rukou ovládané prerezávače a nožnice (vrátane nožníc na hydinu)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Nožnice na pristrihovanie živých plotov, prerezávacie a podobné nožnice ovládané oboma rukami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ručné nástroje druhov používaných v poľnohospodárstve, záhradníctve alebo lesníctve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Ručné píly; pílové listy všetkých druhov (vrátane prerezávacích, drážkovacích alebo neozubených pílových listov)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Ručné píly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Listy pásových píl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Listy do kotúčových píl (vrátane prerezávacích alebo drážkovacích pílových listov)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oceľovou pracovnou časťou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vrátane častí a súčastí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Listy reťazových píl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rezacie listy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Rovné rezacie listy, na rezanie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oceľovou pracovnou časťou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8202 99 11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Na opracovanie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8202 99 19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Na opracovanie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8202 99 90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pracovnou časťou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Pilníky, rašple, kliešte všetkých druhov (vrátane štikacích), pinzety, nožnice na plech, rezače rúr, čapov, dierkovacie kliešte a priebojníky a podobné ručné nástroje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Pilníky, rašple a podobné nástroje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8203 20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Kliešte všetkých druhov (vrátane štikacích), štípacie klieštiky, pinzety a podobné nástroje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8203 20 10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Pinzety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8203 20 90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Nožnice na plech a podobné nástroje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8203 40 00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Rezače rúr, čapov, dierkovacie kliešte a priebojníky a podobné nástroje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Ručné maticové a napínacie kľúče (vrátane dynamometrických kľúčov, iné ako vratidlá na závitníky); výmenné kľúčové nástrčné hlavice, tiež s rukoväťou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Ručné maticové a napínacie kľúče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8204 11 00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Nenastaviteľné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8204 12 00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Nastaviteľné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Výmenné kľúčové nástrčné hlavice, tiež s rukoväťou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Ručné nástroje (vrátane sklenárskych diamantov), inde nešpecifikované ani nezahrnuté; spájkovacie lampy; zveráky, úpinky a podobné nástroje, iné ako príslušenstvo, časti a súčasti obrábacích strojov; nákovy; prenosné vyhne; ručne alebo pedálmi ovládané brúsne kotúče s rámovou konštrukciou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vŕtanie a nástroje na rezanie vonkajších alebo vnútorných závitov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Kladivá a mlaty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Hoblíky, dláta, žliabkové (duté) dláta a podobné rezacie nástroje používané na opracovanie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Skrutkovače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ručné nástroje (vrátane sklenárskych vsadených diamantov)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Nástroje používané v domácnosti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8205 59 10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Náradie pre murárov, formovačov, betonárov, šťukatérov a natieračov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8205 59 30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Nitovacie pištole, nastreľovacie pištole a podobné nástroje pracujúce s výbušnou nábojnicou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8205 59 90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Spájkovacie lampy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8205 70 00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Zveráky, úpinky a podobné náradie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8205 80 00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Nákovy; prenosné vyhne; ručne alebo pedálmi ovládané brúsne kotúče s rámovou konštrukciou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Súpravy nástrojov z dvoch alebo niekoľkých vyššie uvedených podpoložiek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8206 00 00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Dva alebo niekoľko nástrojov položiek 8202 až 8205, zostavené do súprav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Vymeniteľné nástroje na ručné náradie, tiež mechanicky poháňané alebo na obrábacie stroje (napríklad na lisovanie, razenie, dierovanie, rezanie vonkajších a vnútorných závitov, vŕtanie, vyvŕtavanie, preťahovanie, frézovanie, sústruženie alebo upevňovanie skrutiek), vrátane nástrojov na ťahanie alebo vytláčanie kovov, a nástroje na vŕtanie skál alebo zemnú sondáž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vŕtanie skál alebo zemnú sondáž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cermetov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Ostatné, vrátane častí a súčastí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S pracovnou časťou z diamantu alebo z aglomerovaného diamantu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Zápustky na ťahanie alebo vytláčanie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diamantu alebo z aglomerovaného diamantu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lisovanie, razenie alebo dierovanie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obrábanie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rezanie vnútorných alebo vonkajších závitov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obrábanie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Nástroje na rezanie vnútorných závitov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8207 40 30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Nástroje na rezanie vonkajších závitov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vŕtanie, iné ako na vŕtanie hornín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8207 50 10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diamantu alebo z aglomerovaného diamantu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8207 50 30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Vrtáky do muriva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Na obrábanie kovov s pracovnou časťou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8207 50 50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Z cermetov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8207 50 60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Z rýchloreznej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8207 50 70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8207 50 90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vyvrtávanie alebo preťahovanie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8207 60 10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diamantu alebo z aglomerovaného diamantu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Nástroje na vyvŕtavanie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8207 60 30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Na obrábanie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8207 60 50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Nástroje na preťahovanie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8207 60 70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Na obrábanie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8207 60 90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frézovanie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obrábanie kovov s pracovnou časťou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8207 70 10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cermetov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8207 70 31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So stopkou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8207 70 35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Valcové frézy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8207 70 38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8207 70 90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Nástroje na sústruženie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Na obrábanie kovov s pracovnou časťou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8207 80 11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cermetov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8207 80 19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8207 80 90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vymeniteľné nástroje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diamantu alebo z aglomerovaného diamantu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Nástavce skrutkovačov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Nástroje na rezanie ozubenia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Ostatné, s pracovnou časťou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Z cermetov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8207 90 71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Na obrábanie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8207 90 78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Na obrábanie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8207 90 99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Nože a rezacie čepele na stroje alebo mechanické zariadenia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opracovanie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opracovanie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kuchynské zariadenia alebo na stroje používané v potravinárskom priemysle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Kotúčové nože (kruhové krájače)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Na stroje používané v poľnohospodárstve, záhradníctve alebo lesníctve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Doštičky, tyčinky, hroty a podobné časti nástrojov, nemontované, z cermetov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8209 00 20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Otočné rezacie vložky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8209 00 80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8210 00 00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Ručne poháňané mechanické zariadenia, s hmotnosťou 10 kg alebo menšou, používané na prípravu, upravovanie alebo podávanie jedál alebo nápojov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Nože s hladkou alebo zúbkovanou rezacou čepeľou (vrátane štepárskych nožov), iné ako nože položky 8208, a ich čepele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Súpravy zostavených výrobkov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Jedálenské nože s pevnou čepeľou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8211 91 30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Jedálenské nože s rukoväťou a čepeľou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8211 91 80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nože s pevnou čepeľou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8211 93 00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Nože bez pevnej čepele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8211 94 00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Čepele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8211 95 00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Rukoväte zo základného kovu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Britvy, holiace strojčeky a holiace žiletky (vrátane polotovarov žiletiek z ocele v pásoch)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Britvy a holiace strojčeky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8212 10 10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Holiace strojčeky s nevymeniteľnými žiletkami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8212 10 90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Žiletky do holiacich strojčekov, vrátane polotovarov žiletiek v pásoch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Nožnice, krajčírske nožnice a podobné nožnice a ich čepele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Ostatné nožiarske predmety (napríklad strihače vlasov, mäsiarske alebo kuchynské sekáče; kolískové nože na jemné alebo hrubé krájanie, nože na papier); súpravy a náčinie na manikúru alebo pedikúru (vrátane pilníčkov na nechty)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Nože na papier, otváracie nože na obálky, vyškrabovacie nožíky, orezávače na ceruzky a čepele k nim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Súpravy a náčinie na manikúru alebo pedikúru (vrátane pilníčkov na nechty)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8214 90 00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Lyžice, vidličky, zberačky, naberačky, cukrárske lyžice, nože na ryby, nože na krájanie masla, klieštiky na cukor a podobný kuchynský a jedálenský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Súpravy týchto výrobkov obsahujúce aspoň jeden predmet plátovaný drahým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8215 10 20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Obsahujúce iba predmety plátované drahým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8215 10 30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8215 10 80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súpravy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Plátované drahým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8215 99 90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KAPITOLA 83 – RÔZNE PREDMETY ZO ZÁKLADNÝCH KOVOV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Visacie zámky a zámky (na kľúč, na kombináciu alebo elektrické), zo základného kovu; uzávery a uzáverové rámy so vstavanými zámkami zo základného kovu; kľúče na všetky druhy vyššie uvedených zámkov, zo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Visacie zámky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Zámky do motorových vozidiel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Zámky na nábytok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zámky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Zámky do dvier budov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8301 40 11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Valcové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8301 40 19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zámky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Uzávery a uzáverové rámy so vstavanými zámkami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8301 70 00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Kľúče predkladané samostatne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Príchytky, kovanie a podobné výrobky zo základných kovov na nábytok, dvere, schodištia, okná, rolety, karosérie, na sedlársky tovar, kufre, truhly a puzdrá a podobne; vešiaky a háčiky na šaty, klobúky, konzoly a podobné výrobky, zo základných kovov; riadiace kolieska zo základných kovov; zariadenia na automatické zatváranie dverí zo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Závesy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Riadiace kolieska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príchytky, kovanie a podobné výrobky na motorové vozidlá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 príchytky, kovanie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Pre stavebníctvo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 na nábytok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Vešiaky a háčiky na odevy, klobúky, konzoly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8302 60 00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Zariadenia na automatické zatváranie dverí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Pancierové alebo spevnené bezpečnostné schránky (sejfy), zosilnené skrinky a dvere a depozitné skrinky do trezorov, pokladne alebo schránky na listiny a podobné, zo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8303 00 10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Pancierové alebo spevnené a zosilnené schránky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8303 00 30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Pancierové alebo spevnené dvere, depozitné a bezpečnostné zámky do trezorov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8303 00 90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Pokladne alebo schránky na listiny a podobné schránky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Kartotékové skrine, zoraďovače spisov, schránky na ukladanie papierov alebo písacích pier, zásuvky na pečiatky a podobné vybavenie kancelárií alebo písacích stolov, zo základného kovu, okrem kancelárskeho nábytku položky 9403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Mechaniky na zoraďovače spisov, rýchloviazače alebo dosky s voľnými listami, listové spony, listové sponky, zošívacie drôtiky, štítky na registre a podobný kancelársky tovar zo základných kovov; zošívacie spinky v pásoch (napríklad na kancelárske potreby, čalúnnické výrobky, baliace potreby) zo základného kovu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Mechanika na zoraďovače spisov, rýchloviazače alebo dosky s voľnými listami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Zošívacie spinky v pásoch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Zvony, gongy a podobné výrobky, neelektrické, zo základných kovov; sošky a ostatné dekoračné predmety zo základných kovov; rámiky na fotografie a obrazy alebo podobné rámy zo základných kovov; zrkadlá zo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Zvony, gongy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Sošky a podobné dekoračné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8306 21 00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Pokovované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8306 29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8306 29 10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Medené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8306 29 90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--- Z ostatných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8306 30 00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Rámiky na fotografie alebo obrazy alebo podobné rámy; zrkadlá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Hadice zo základných kovov, tiež s príslušenstvom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Zo železa alebo z ocele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8307 90 00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Z ostatných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Uzávery, rámy alebo obruby s uzávermi, pracky, spony, svorky, háčiky, očká a podobné výrobky zo základných kovov na odevy, obuv, plachty, brašnárske výrobky alebo na výstroj ostatných výrobkov; duté nity alebo nity s rozštiepeným driekom zo základného kovu, perly a flitre zo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Svorky, háčiky a očká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Duté nity a nity s rozštiepeným driekom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Zátky, viečka a uzávery fliaš (vrátane korunkových uzáverov, korunkových čapov so závitom a nalievacích zátok), odtrhovacie kapsle (na uzávery fliaš), vrchnáky so závitom, plomby a ostatné príslušenstvo obalov, zo základných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8309 10 00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Korunkové uzávery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8309 90 10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Kapsle z olova; kapsle z hliníka s priemerom presahujúcim 21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8309 90 90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8310 00 00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Dosky (štítky) a doštičky (štítky) s orientačnými nápismi, menovkami, adresami a podobné, číslice, písmená a ostatné značky, zo základných kovov, iné ako položky 9405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 xml:space="preserve"> Drôty, tyčky, rúrky, dosky, elektródy a podobné výrobky, zo základného kovu alebo z karbidov kovov, potiahnuté alebo plnené rozpúšťadlami alebo tavidlami, druhov používaných na spájkovanie, zváranie alebo na nanášanie kovov alebo karbidov kovov; drôty a tyče z aglomerovaného prášku, používané na pokovanie striekaním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Potiahnuté elektródy zo základných kovov, na zváranie elektrickým oblúkom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8311 10 10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Zváracie elektródy s jadrom zo železa alebo ocele, potiahnuté žiaruvzdorným materiálom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8311 10 90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Jadrový drôt zo základného kovu, na zváranie elektrickým oblúkom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Potiahnuté tyče a jadrové drôty zo základného kovu, s náplňou na spájkovanie alebo zváranie plameňom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8311 90 00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F04565" w:rsidRPr="00D50DC1" w:rsidP="00D50DC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50DC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07104E" w:rsidRPr="00753D01" w:rsidP="008E52A2">
      <w:pPr>
        <w:bidi w:val="0"/>
        <w:spacing w:before="48" w:beforeLines="20" w:after="48" w:afterLines="20" w:line="240" w:lineRule="auto"/>
        <w:rPr>
          <w:rFonts w:ascii="Times New Roman" w:hAnsi="Times New Roman"/>
          <w:sz w:val="20"/>
        </w:rPr>
      </w:pPr>
    </w:p>
    <w:sectPr w:rsidSect="009C7A4A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2512"/>
      <w:cols w:space="708"/>
      <w:noEndnote w:val="0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DC1" w:rsidP="008E52A2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D50DC1" w:rsidP="008E52A2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20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AK/mse</w:t>
      <w:tab/>
    </w:r>
  </w:p>
  <w:p w:rsidR="00D50DC1" w:rsidRPr="008E52A2" w:rsidP="008E52A2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 SK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DC1" w:rsidP="008E52A2">
    <w:pPr>
      <w:pStyle w:val="Footer"/>
      <w:bidi w:val="0"/>
      <w:rPr>
        <w:rFonts w:ascii="Times New Roman" w:hAnsi="Times New Roman"/>
      </w:rPr>
    </w:pPr>
  </w:p>
  <w:p w:rsidR="00D50DC1" w:rsidRPr="004254C8" w:rsidP="008E52A2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095076">
      <w:rPr>
        <w:rStyle w:val="PageNumber"/>
        <w:rFonts w:ascii="Times New Roman" w:hAnsi="Times New Roman"/>
        <w:noProof/>
      </w:rPr>
      <w:t>2512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5456084"/>
    <w:multiLevelType w:val="singleLevel"/>
    <w:tmpl w:val="302EA31E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7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1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1"/>
  </w:num>
  <w:num w:numId="3">
    <w:abstractNumId w:val="23"/>
  </w:num>
  <w:num w:numId="4">
    <w:abstractNumId w:val="1"/>
  </w:num>
  <w:num w:numId="5">
    <w:abstractNumId w:val="13"/>
  </w:num>
  <w:num w:numId="6">
    <w:abstractNumId w:val="7"/>
  </w:num>
  <w:num w:numId="7">
    <w:abstractNumId w:val="12"/>
  </w:num>
  <w:num w:numId="8">
    <w:abstractNumId w:val="21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9"/>
  </w:num>
  <w:num w:numId="16">
    <w:abstractNumId w:val="8"/>
  </w:num>
  <w:num w:numId="17">
    <w:abstractNumId w:val="19"/>
  </w:num>
  <w:num w:numId="18">
    <w:abstractNumId w:val="10"/>
  </w:num>
  <w:num w:numId="19">
    <w:abstractNumId w:val="16"/>
  </w:num>
  <w:num w:numId="20">
    <w:abstractNumId w:val="22"/>
  </w:num>
  <w:num w:numId="21">
    <w:abstractNumId w:val="24"/>
  </w:num>
  <w:num w:numId="22">
    <w:abstractNumId w:val="15"/>
  </w:num>
  <w:num w:numId="23">
    <w:abstractNumId w:val="3"/>
  </w:num>
  <w:num w:numId="24">
    <w:abstractNumId w:val="18"/>
  </w:num>
  <w:num w:numId="25">
    <w:abstractNumId w:val="17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36DA1"/>
    <w:rsid w:val="00040E2F"/>
    <w:rsid w:val="00055C0F"/>
    <w:rsid w:val="0007104E"/>
    <w:rsid w:val="00073FB6"/>
    <w:rsid w:val="000848E9"/>
    <w:rsid w:val="00095076"/>
    <w:rsid w:val="00095462"/>
    <w:rsid w:val="000C27BD"/>
    <w:rsid w:val="000F7A4B"/>
    <w:rsid w:val="001100D2"/>
    <w:rsid w:val="00142A29"/>
    <w:rsid w:val="0015674F"/>
    <w:rsid w:val="00165626"/>
    <w:rsid w:val="001D5B01"/>
    <w:rsid w:val="001E0375"/>
    <w:rsid w:val="0021429E"/>
    <w:rsid w:val="002213E5"/>
    <w:rsid w:val="00234F8C"/>
    <w:rsid w:val="002634E2"/>
    <w:rsid w:val="00267A90"/>
    <w:rsid w:val="00293F61"/>
    <w:rsid w:val="002B51E8"/>
    <w:rsid w:val="002B77F9"/>
    <w:rsid w:val="002D586E"/>
    <w:rsid w:val="002E5515"/>
    <w:rsid w:val="003327A2"/>
    <w:rsid w:val="00372576"/>
    <w:rsid w:val="0038597C"/>
    <w:rsid w:val="0039375E"/>
    <w:rsid w:val="003A1BF2"/>
    <w:rsid w:val="003A2248"/>
    <w:rsid w:val="003A4C0D"/>
    <w:rsid w:val="003A6F3C"/>
    <w:rsid w:val="003D015F"/>
    <w:rsid w:val="003D72F6"/>
    <w:rsid w:val="003F7E6C"/>
    <w:rsid w:val="004254C8"/>
    <w:rsid w:val="00457E3B"/>
    <w:rsid w:val="00461678"/>
    <w:rsid w:val="00492550"/>
    <w:rsid w:val="00494021"/>
    <w:rsid w:val="0049672E"/>
    <w:rsid w:val="004A5CBD"/>
    <w:rsid w:val="004B0687"/>
    <w:rsid w:val="004C65E9"/>
    <w:rsid w:val="00551EA9"/>
    <w:rsid w:val="00555E9C"/>
    <w:rsid w:val="005661F3"/>
    <w:rsid w:val="00595BFC"/>
    <w:rsid w:val="005D240F"/>
    <w:rsid w:val="00616B12"/>
    <w:rsid w:val="0063592E"/>
    <w:rsid w:val="00641F6D"/>
    <w:rsid w:val="006754D0"/>
    <w:rsid w:val="00686361"/>
    <w:rsid w:val="006870BF"/>
    <w:rsid w:val="0069594E"/>
    <w:rsid w:val="006D53C4"/>
    <w:rsid w:val="0071012A"/>
    <w:rsid w:val="00725842"/>
    <w:rsid w:val="0072590D"/>
    <w:rsid w:val="007534E2"/>
    <w:rsid w:val="00753D01"/>
    <w:rsid w:val="007C4874"/>
    <w:rsid w:val="007F2FC6"/>
    <w:rsid w:val="00834E72"/>
    <w:rsid w:val="008506EB"/>
    <w:rsid w:val="00853591"/>
    <w:rsid w:val="008543C7"/>
    <w:rsid w:val="0087538B"/>
    <w:rsid w:val="00890C79"/>
    <w:rsid w:val="008E16F7"/>
    <w:rsid w:val="008E52A2"/>
    <w:rsid w:val="009526CC"/>
    <w:rsid w:val="00956FB4"/>
    <w:rsid w:val="00961B1C"/>
    <w:rsid w:val="00984BE3"/>
    <w:rsid w:val="00997758"/>
    <w:rsid w:val="009C7A4A"/>
    <w:rsid w:val="009D428B"/>
    <w:rsid w:val="009F1D15"/>
    <w:rsid w:val="00A23E26"/>
    <w:rsid w:val="00A24B83"/>
    <w:rsid w:val="00A76B37"/>
    <w:rsid w:val="00AA44C0"/>
    <w:rsid w:val="00AB3BB6"/>
    <w:rsid w:val="00AB7AAA"/>
    <w:rsid w:val="00B1037F"/>
    <w:rsid w:val="00B204CF"/>
    <w:rsid w:val="00B6235D"/>
    <w:rsid w:val="00BF05D8"/>
    <w:rsid w:val="00C171FA"/>
    <w:rsid w:val="00C474DB"/>
    <w:rsid w:val="00C64CED"/>
    <w:rsid w:val="00CA4323"/>
    <w:rsid w:val="00CC2FC1"/>
    <w:rsid w:val="00CE6459"/>
    <w:rsid w:val="00CE65E1"/>
    <w:rsid w:val="00D13D17"/>
    <w:rsid w:val="00D259EA"/>
    <w:rsid w:val="00D50DC1"/>
    <w:rsid w:val="00D54D33"/>
    <w:rsid w:val="00D55B31"/>
    <w:rsid w:val="00D57198"/>
    <w:rsid w:val="00D57C50"/>
    <w:rsid w:val="00D77C1F"/>
    <w:rsid w:val="00D87255"/>
    <w:rsid w:val="00DD2615"/>
    <w:rsid w:val="00DE6B95"/>
    <w:rsid w:val="00E126B0"/>
    <w:rsid w:val="00E50994"/>
    <w:rsid w:val="00E52B95"/>
    <w:rsid w:val="00E5759A"/>
    <w:rsid w:val="00EB6B02"/>
    <w:rsid w:val="00EB72C7"/>
    <w:rsid w:val="00EF7274"/>
    <w:rsid w:val="00F04565"/>
    <w:rsid w:val="00F16B91"/>
    <w:rsid w:val="00F2054E"/>
    <w:rsid w:val="00F33351"/>
    <w:rsid w:val="00F51D91"/>
    <w:rsid w:val="00FB3542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F04565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F04565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F04565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F04565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F04565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F04565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04565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F04565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F04565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F045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F04565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F04565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F04565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F04565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F04565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F04565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F04565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F04565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F04565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F04565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F04565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F04565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F04565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F04565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F04565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F04565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F04565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F04565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F04565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04565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04565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04565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04565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F045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F045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F045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F045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F04565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F04565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F045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F045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F045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04565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F04565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04565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F04565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F04565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F04565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F04565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F04565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F04565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F04565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F04565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F04565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F04565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F04565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F04565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F04565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F04565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F04565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F04565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F04565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F04565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F04565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F045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045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F045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F04565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F04565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F04565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F04565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F04565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F04565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F04565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F04565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F04565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F04565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F04565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F04565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F04565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F04565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F04565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F04565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F045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F04565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F045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F04565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F04565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F04565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F04565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F045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F045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F045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F04565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F04565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F04565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F04565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F04565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F04565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F04565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F04565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F045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F04565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F045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F04565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F04565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F04565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F04565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F04565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F04565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F04565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F04565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F04565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F04565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F04565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F04565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F045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F04565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F04565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F04565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F04565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F04565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F04565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F04565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F04565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F04565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F04565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F04565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F04565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F04565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F04565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16259</Words>
  <Characters>100160</Characters>
  <Application>Microsoft Office Word</Application>
  <DocSecurity>0</DocSecurity>
  <Lines>0</Lines>
  <Paragraphs>0</Paragraphs>
  <ScaleCrop>false</ScaleCrop>
  <Company>DTI</Company>
  <LinksUpToDate>false</LinksUpToDate>
  <CharactersWithSpaces>115551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2012-11-28T12:58:00Z</dcterms:created>
  <dcterms:modified xsi:type="dcterms:W3CDTF">2012-11-28T12:58:00Z</dcterms:modified>
</cp:coreProperties>
</file>