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tbl>
      <w:tblPr>
        <w:tblStyle w:val="TableNormal"/>
        <w:tblW w:w="0" w:type="auto"/>
        <w:tblInd w:w="-85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1"/>
        <w:gridCol w:w="3970"/>
        <w:gridCol w:w="1701"/>
        <w:gridCol w:w="3970"/>
        <w:gridCol w:w="850"/>
      </w:tblGrid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1" w:type="dxa"/>
          <w:cantSplit/>
          <w:trHeight w:val="240"/>
        </w:trPr>
        <w:tc>
          <w:tcPr>
            <w:tcW w:w="9639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000AD4" w:rsidP="0038597C">
            <w:pPr>
              <w:pStyle w:val="EntLogo"/>
              <w:bidi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5" type="#_x0000_t75" style="width:84.75pt;height:57pt;margin-top:36.85pt;margin-left:198.6pt;mso-position-horizontal:center;mso-position-vertical-relative:page;position:absolute;z-index:251658240" o:allowincell="f" stroked="f">
                  <v:imagedata r:id="rId4" o:title=""/>
                  <w10:wrap type="topAndBottom"/>
                  <w10:anchorlock/>
                </v:shape>
              </w:pict>
            </w: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20"/>
        </w:trPr>
        <w:tc>
          <w:tcPr>
            <w:tcW w:w="48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3D72F6" w:rsidRPr="00000AD4">
            <w:pPr>
              <w:pStyle w:val="EntInstit"/>
              <w:bidi w:val="0"/>
              <w:rPr>
                <w:rFonts w:ascii="Times New Roman" w:hAnsi="Times New Roman"/>
              </w:rPr>
            </w:pPr>
            <w:bookmarkStart w:id="0" w:name="Entete"/>
            <w:bookmarkEnd w:id="0"/>
            <w:r w:rsidRPr="00000AD4">
              <w:rPr>
                <w:rFonts w:ascii="Times New Roman" w:hAnsi="Times New Roman"/>
              </w:rPr>
              <w:t xml:space="preserve">RADA </w:t>
            </w:r>
          </w:p>
          <w:p w:rsidR="0007104E" w:rsidRPr="00000AD4">
            <w:pPr>
              <w:pStyle w:val="EntInstit"/>
              <w:bidi w:val="0"/>
              <w:rPr>
                <w:rFonts w:ascii="Times New Roman" w:hAnsi="Times New Roman"/>
              </w:rPr>
            </w:pPr>
            <w:r w:rsidRPr="00000AD4" w:rsidR="003D72F6">
              <w:rPr>
                <w:rFonts w:ascii="Times New Roman" w:hAnsi="Times New Roman"/>
              </w:rPr>
              <w:t>EURÓPSKEJ ÚNIE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000AD4">
            <w:pPr>
              <w:bidi w:val="0"/>
              <w:spacing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8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000AD4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1" w:name="Lieu"/>
            <w:bookmarkEnd w:id="1"/>
            <w:r w:rsidRPr="00000AD4" w:rsidR="003D72F6">
              <w:rPr>
                <w:rFonts w:ascii="Times New Roman" w:hAnsi="Times New Roman"/>
              </w:rPr>
              <w:t>V Bruseli</w:t>
            </w:r>
            <w:r w:rsidRPr="00000AD4">
              <w:rPr>
                <w:rFonts w:ascii="Times New Roman" w:hAnsi="Times New Roman"/>
              </w:rPr>
              <w:t xml:space="preserve"> </w:t>
            </w:r>
            <w:bookmarkStart w:id="2" w:name="Date"/>
            <w:bookmarkEnd w:id="2"/>
            <w:r w:rsidRPr="00000AD4" w:rsidR="007D6407">
              <w:rPr>
                <w:rFonts w:ascii="Times New Roman" w:hAnsi="Times New Roman"/>
              </w:rPr>
              <w:t>16. apríla 2012</w:t>
            </w:r>
          </w:p>
          <w:p w:rsidR="0007104E" w:rsidRPr="00000AD4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3" w:name="LangueOrig"/>
            <w:bookmarkEnd w:id="3"/>
            <w:r w:rsidRPr="00000AD4" w:rsidR="003D72F6">
              <w:rPr>
                <w:rFonts w:ascii="Times New Roman" w:hAnsi="Times New Roman"/>
              </w:rPr>
              <w:t>(OR. en)</w:t>
            </w: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0" w:type="dxa"/>
          <w:cantSplit/>
          <w:trHeight w:val="1480"/>
        </w:trPr>
        <w:tc>
          <w:tcPr>
            <w:tcW w:w="39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3D72F6" w:rsidRPr="00000AD4" w:rsidP="003D72F6">
            <w:pPr>
              <w:pStyle w:val="EntRefer"/>
              <w:pBdr>
                <w:top w:val="double" w:sz="4" w:space="4" w:color="auto"/>
                <w:left w:val="double" w:sz="4" w:space="0" w:color="auto"/>
                <w:bottom w:val="double" w:sz="4" w:space="4" w:color="auto"/>
                <w:right w:val="double" w:sz="4" w:space="0" w:color="auto"/>
              </w:pBdr>
              <w:bidi w:val="0"/>
              <w:jc w:val="center"/>
              <w:rPr>
                <w:rFonts w:ascii="Times New Roman" w:hAnsi="Times New Roman"/>
              </w:rPr>
            </w:pPr>
            <w:bookmarkStart w:id="4" w:name="DossierInterInst"/>
            <w:bookmarkEnd w:id="4"/>
            <w:r w:rsidRPr="00000AD4">
              <w:rPr>
                <w:rFonts w:ascii="Times New Roman" w:hAnsi="Times New Roman"/>
              </w:rPr>
              <w:t>Medziinštitucionálny spis:</w:t>
            </w:r>
          </w:p>
          <w:p w:rsidR="0007104E" w:rsidRPr="00000AD4" w:rsidP="003D72F6">
            <w:pPr>
              <w:pStyle w:val="EntRefer"/>
              <w:pBdr>
                <w:top w:val="double" w:sz="4" w:space="4" w:color="auto"/>
                <w:left w:val="double" w:sz="4" w:space="0" w:color="auto"/>
                <w:bottom w:val="double" w:sz="4" w:space="4" w:color="auto"/>
                <w:right w:val="double" w:sz="4" w:space="0" w:color="auto"/>
              </w:pBdr>
              <w:bidi w:val="0"/>
              <w:jc w:val="center"/>
              <w:rPr>
                <w:rFonts w:ascii="Times New Roman" w:hAnsi="Times New Roman"/>
              </w:rPr>
            </w:pPr>
            <w:r w:rsidRPr="00000AD4" w:rsidR="003D72F6">
              <w:rPr>
                <w:rFonts w:ascii="Times New Roman" w:hAnsi="Times New Roman"/>
              </w:rPr>
              <w:t>2011/0249 (NLE)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000AD4">
            <w:pPr>
              <w:bidi w:val="0"/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000AD4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5" w:name="Cote"/>
            <w:bookmarkEnd w:id="5"/>
            <w:r w:rsidRPr="00000AD4" w:rsidR="003D72F6">
              <w:rPr>
                <w:rFonts w:ascii="Times New Roman" w:hAnsi="Times New Roman"/>
              </w:rPr>
              <w:t>14764/11</w:t>
            </w:r>
          </w:p>
          <w:p w:rsidR="0007104E" w:rsidRPr="00000AD4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6" w:name="CoteRev"/>
            <w:bookmarkEnd w:id="6"/>
            <w:r w:rsidRPr="00000AD4" w:rsidR="003D72F6">
              <w:rPr>
                <w:rFonts w:ascii="Times New Roman" w:hAnsi="Times New Roman"/>
              </w:rPr>
              <w:t xml:space="preserve">ADD </w:t>
            </w:r>
            <w:r w:rsidRPr="00000AD4" w:rsidR="00834E72">
              <w:rPr>
                <w:rFonts w:ascii="Times New Roman" w:hAnsi="Times New Roman"/>
              </w:rPr>
              <w:t>1</w:t>
            </w:r>
            <w:r w:rsidRPr="00000AD4" w:rsidR="00EB72C7">
              <w:rPr>
                <w:rFonts w:ascii="Times New Roman" w:hAnsi="Times New Roman"/>
              </w:rPr>
              <w:t>8</w:t>
            </w:r>
          </w:p>
          <w:p w:rsidR="0007104E" w:rsidRPr="00000AD4">
            <w:pPr>
              <w:pStyle w:val="EntRefer"/>
              <w:bidi w:val="0"/>
              <w:rPr>
                <w:rFonts w:ascii="Times New Roman" w:hAnsi="Times New Roman"/>
              </w:rPr>
            </w:pPr>
          </w:p>
          <w:p w:rsidR="0007104E" w:rsidRPr="00000AD4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7" w:name="CoteSec"/>
            <w:bookmarkEnd w:id="7"/>
          </w:p>
          <w:p w:rsidR="0007104E" w:rsidRPr="00000AD4">
            <w:pPr>
              <w:pStyle w:val="EntRefer"/>
              <w:bidi w:val="0"/>
              <w:rPr>
                <w:rFonts w:ascii="Times New Roman" w:hAnsi="Times New Roman"/>
              </w:rPr>
            </w:pP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0" w:type="dxa"/>
          <w:cantSplit/>
          <w:trHeight w:val="1000"/>
        </w:trPr>
        <w:tc>
          <w:tcPr>
            <w:tcW w:w="39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000AD4">
            <w:pPr>
              <w:pStyle w:val="EntRefer"/>
              <w:bidi w:val="0"/>
              <w:jc w:val="center"/>
              <w:rPr>
                <w:rFonts w:ascii="Times New Roman" w:hAnsi="Times New Roman"/>
              </w:rPr>
            </w:pPr>
            <w:bookmarkStart w:id="8" w:name="SousEmbargo"/>
            <w:bookmarkEnd w:id="8"/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000AD4">
            <w:pPr>
              <w:bidi w:val="0"/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B6235D" w:rsidRPr="00000AD4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000AD4">
              <w:rPr>
                <w:rFonts w:ascii="Times New Roman" w:hAnsi="Times New Roman"/>
                <w:noProof/>
              </w:rPr>
              <w:t>WTO 329</w:t>
            </w:r>
          </w:p>
          <w:p w:rsidR="00B6235D" w:rsidRPr="00000AD4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000AD4">
              <w:rPr>
                <w:rFonts w:ascii="Times New Roman" w:hAnsi="Times New Roman"/>
                <w:noProof/>
              </w:rPr>
              <w:t>AMLAT 84</w:t>
            </w:r>
          </w:p>
          <w:p w:rsidR="00B6235D" w:rsidRPr="00000AD4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000AD4">
              <w:rPr>
                <w:rFonts w:ascii="Times New Roman" w:hAnsi="Times New Roman"/>
                <w:noProof/>
              </w:rPr>
              <w:t>SERVICES 96</w:t>
            </w:r>
          </w:p>
          <w:p w:rsidR="0007104E" w:rsidRPr="00000AD4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000AD4" w:rsidR="00B6235D">
              <w:rPr>
                <w:rFonts w:ascii="Times New Roman" w:hAnsi="Times New Roman"/>
                <w:noProof/>
              </w:rPr>
              <w:t>COMER 193</w:t>
            </w:r>
          </w:p>
        </w:tc>
      </w:tr>
    </w:tbl>
    <w:p w:rsidR="003D72F6" w:rsidRPr="00000AD4">
      <w:pPr>
        <w:pStyle w:val="EntRefer"/>
        <w:bidi w:val="0"/>
        <w:rPr>
          <w:rFonts w:ascii="Times New Roman" w:hAnsi="Times New Roman"/>
        </w:rPr>
      </w:pPr>
      <w:bookmarkStart w:id="9" w:name="AC"/>
    </w:p>
    <w:p w:rsidR="003D72F6" w:rsidRPr="00000AD4">
      <w:pPr>
        <w:pStyle w:val="EntRefer"/>
        <w:bidi w:val="0"/>
        <w:rPr>
          <w:rFonts w:ascii="Times New Roman" w:hAnsi="Times New Roman"/>
        </w:rPr>
      </w:pPr>
    </w:p>
    <w:p w:rsidR="003D72F6" w:rsidRPr="00000AD4">
      <w:pPr>
        <w:pStyle w:val="EntRefer"/>
        <w:bidi w:val="0"/>
        <w:rPr>
          <w:rFonts w:ascii="Times New Roman" w:hAnsi="Times New Roman"/>
        </w:rPr>
      </w:pPr>
    </w:p>
    <w:p w:rsidR="003D72F6" w:rsidRPr="00000AD4">
      <w:pPr>
        <w:pStyle w:val="EntRefer"/>
        <w:bidi w:val="0"/>
        <w:rPr>
          <w:rFonts w:ascii="Times New Roman" w:hAnsi="Times New Roman"/>
        </w:rPr>
      </w:pPr>
    </w:p>
    <w:p w:rsidR="003D72F6" w:rsidRPr="00000AD4">
      <w:pPr>
        <w:pStyle w:val="EntRefer"/>
        <w:bidi w:val="0"/>
        <w:rPr>
          <w:rFonts w:ascii="Times New Roman" w:hAnsi="Times New Roman"/>
        </w:rPr>
      </w:pPr>
    </w:p>
    <w:p w:rsidR="0007104E" w:rsidRPr="00000AD4">
      <w:pPr>
        <w:pStyle w:val="EntRefer"/>
        <w:bidi w:val="0"/>
        <w:rPr>
          <w:rFonts w:ascii="Times New Roman" w:hAnsi="Times New Roman"/>
        </w:rPr>
      </w:pPr>
    </w:p>
    <w:p w:rsidR="0007104E" w:rsidRPr="00000AD4" w:rsidP="00D77C1F">
      <w:pPr>
        <w:pStyle w:val="EntRefer"/>
        <w:bidi w:val="0"/>
        <w:outlineLvl w:val="0"/>
        <w:rPr>
          <w:rFonts w:ascii="Times New Roman" w:hAnsi="Times New Roman"/>
        </w:rPr>
      </w:pPr>
      <w:bookmarkStart w:id="10" w:name="Title"/>
      <w:bookmarkEnd w:id="10"/>
      <w:r w:rsidRPr="00000AD4" w:rsidR="003D72F6">
        <w:rPr>
          <w:rFonts w:ascii="Times New Roman" w:hAnsi="Times New Roman"/>
        </w:rPr>
        <w:t>LEGISLATÍVNE AKTY A INÉ PRÁVNE AKTY</w:t>
      </w:r>
    </w:p>
    <w:tbl>
      <w:tblPr>
        <w:tblStyle w:val="TableNormal"/>
        <w:tblW w:w="963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4"/>
        <w:gridCol w:w="8435"/>
      </w:tblGrid>
      <w:tr>
        <w:tblPrEx>
          <w:tblW w:w="963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4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top"/>
          </w:tcPr>
          <w:p w:rsidR="0007104E" w:rsidRPr="00000AD4">
            <w:pPr>
              <w:pStyle w:val="EntEmet"/>
              <w:bidi w:val="0"/>
              <w:rPr>
                <w:rFonts w:ascii="Times New Roman" w:hAnsi="Times New Roman"/>
                <w:lang w:val="en-GB"/>
              </w:rPr>
            </w:pPr>
            <w:r w:rsidRPr="00000AD4" w:rsidR="0049672E">
              <w:rPr>
                <w:rFonts w:ascii="Times New Roman" w:hAnsi="Times New Roman"/>
              </w:rPr>
              <w:t>Predmet</w:t>
            </w:r>
            <w:r w:rsidRPr="00000AD4">
              <w:rPr>
                <w:rFonts w:ascii="Times New Roman" w:hAnsi="Times New Roman"/>
              </w:rPr>
              <w:t>:</w:t>
            </w:r>
          </w:p>
        </w:tc>
        <w:tc>
          <w:tcPr>
            <w:tcW w:w="8435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top"/>
          </w:tcPr>
          <w:p w:rsidR="0007104E" w:rsidRPr="00000AD4">
            <w:pPr>
              <w:pStyle w:val="EntEmet"/>
              <w:bidi w:val="0"/>
              <w:rPr>
                <w:rFonts w:ascii="Times New Roman" w:hAnsi="Times New Roman"/>
              </w:rPr>
            </w:pPr>
            <w:bookmarkStart w:id="11" w:name="Subject"/>
            <w:bookmarkEnd w:id="11"/>
            <w:r w:rsidRPr="00000AD4" w:rsidR="00B6235D">
              <w:rPr>
                <w:rFonts w:ascii="Times New Roman" w:hAnsi="Times New Roman"/>
              </w:rPr>
              <w:t>Dohoda o obchode medzi Európskou úniou</w:t>
            </w:r>
            <w:r w:rsidRPr="00000AD4" w:rsidR="00D057E4">
              <w:rPr>
                <w:rFonts w:ascii="Times New Roman" w:hAnsi="Times New Roman"/>
              </w:rPr>
              <w:t xml:space="preserve"> a jej členskými štátmi na jednej strane</w:t>
            </w:r>
            <w:r w:rsidRPr="00000AD4" w:rsidR="00B6235D">
              <w:rPr>
                <w:rFonts w:ascii="Times New Roman" w:hAnsi="Times New Roman"/>
              </w:rPr>
              <w:t xml:space="preserve"> a Kolumbiou a Peru</w:t>
            </w:r>
            <w:r w:rsidRPr="00000AD4" w:rsidR="00D057E4">
              <w:rPr>
                <w:rFonts w:ascii="Times New Roman" w:hAnsi="Times New Roman"/>
              </w:rPr>
              <w:t xml:space="preserve"> na strane druhej</w:t>
            </w:r>
          </w:p>
        </w:tc>
      </w:tr>
    </w:tbl>
    <w:p w:rsidR="0007104E" w:rsidRPr="00000AD4">
      <w:pPr>
        <w:bidi w:val="0"/>
        <w:spacing w:line="240" w:lineRule="auto"/>
        <w:rPr>
          <w:rFonts w:ascii="Times New Roman" w:hAnsi="Times New Roman"/>
        </w:rPr>
      </w:pPr>
    </w:p>
    <w:p w:rsidR="0007104E" w:rsidRPr="00000AD4">
      <w:pPr>
        <w:tabs>
          <w:tab w:val="left" w:pos="3969"/>
        </w:tabs>
        <w:bidi w:val="0"/>
        <w:rPr>
          <w:rFonts w:ascii="Times New Roman" w:hAnsi="Times New Roman"/>
        </w:rPr>
      </w:pPr>
    </w:p>
    <w:p w:rsidR="00F409B6" w:rsidRPr="00000AD4">
      <w:pPr>
        <w:tabs>
          <w:tab w:val="left" w:pos="3969"/>
        </w:tabs>
        <w:bidi w:val="0"/>
        <w:rPr>
          <w:rFonts w:ascii="Times New Roman" w:hAnsi="Times New Roman"/>
        </w:rPr>
      </w:pPr>
    </w:p>
    <w:p w:rsidR="00F409B6" w:rsidRPr="00000AD4">
      <w:pPr>
        <w:tabs>
          <w:tab w:val="left" w:pos="3969"/>
        </w:tabs>
        <w:bidi w:val="0"/>
        <w:rPr>
          <w:rFonts w:ascii="Times New Roman" w:hAnsi="Times New Roman"/>
        </w:rPr>
      </w:pPr>
    </w:p>
    <w:p w:rsidR="00F409B6" w:rsidRPr="00000AD4">
      <w:pPr>
        <w:tabs>
          <w:tab w:val="left" w:pos="3969"/>
        </w:tabs>
        <w:bidi w:val="0"/>
        <w:rPr>
          <w:rFonts w:ascii="Times New Roman" w:hAnsi="Times New Roman"/>
        </w:rPr>
        <w:sectPr w:rsidSect="00574B20">
          <w:footerReference w:type="default" r:id="rId5"/>
          <w:pgSz w:w="11907" w:h="16839" w:code="9"/>
          <w:pgMar w:top="1134" w:right="1134" w:bottom="1134" w:left="1134" w:header="567" w:footer="567" w:gutter="0"/>
          <w:lnNumType w:distance="0"/>
          <w:pgNumType w:start="2201"/>
          <w:cols w:space="708"/>
          <w:noEndnote w:val="0"/>
          <w:bidi w:val="0"/>
          <w:rtlGutter/>
          <w:docGrid w:linePitch="360"/>
        </w:sectPr>
      </w:pPr>
    </w:p>
    <w:p w:rsidR="00F409B6" w:rsidRPr="00000AD4">
      <w:pPr>
        <w:tabs>
          <w:tab w:val="left" w:pos="3969"/>
        </w:tabs>
        <w:bidi w:val="0"/>
        <w:rPr>
          <w:rFonts w:ascii="Times New Roman" w:hAnsi="Times New Roman"/>
        </w:rPr>
      </w:pPr>
    </w:p>
    <w:tbl>
      <w:tblPr>
        <w:tblStyle w:val="TableNormal"/>
        <w:tblW w:w="14685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</w:tblPr>
      <w:tblGrid>
        <w:gridCol w:w="2205"/>
        <w:gridCol w:w="480"/>
        <w:gridCol w:w="7280"/>
        <w:gridCol w:w="2160"/>
        <w:gridCol w:w="2560"/>
      </w:tblGrid>
      <w:tr>
        <w:tblPrEx>
          <w:tblW w:w="14685" w:type="dxa"/>
          <w:tblInd w:w="10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</w:tblPrEx>
        <w:trPr>
          <w:trHeight w:val="675"/>
          <w:tblHeader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Zoznam odstránenia ciel EÚ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2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97"/>
          <w:tblHeader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KN 2007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Opis tovaru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Základná sadzba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center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Kategória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VII.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TRIEDA VII - PLASTY A VÝROBKY Z NICH; KAUČUK A VÝROBKY Z NEHO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KAPITOLA 39 - PLASTY A VÝROBKY Z NICH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I. PRIMÁRNE FORMY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Polyméry etylénu v primárnych formách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Polyetylén so špecifickou hmotnosťou nižšou ako 0,94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3901 10 </w:t>
            </w:r>
            <w:r w:rsidRPr="00EE1931" w:rsidR="00000AD4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Lineárny polyetylén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3901 10 90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3901 20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Polyetylén so špecifickou hmotnosťou 0,94 alebo vyššou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15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3901 20 10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Polyetylén v jednej z foriem uvedených v poznámke 6 b) k tejto kapitole, so špecifickou hmotnosťou 0,958 alebo viac pri 23 °C, obsahujúci: 50 mg/kg alebo menej hliníka, 2 mg/kg alebo menej vápnika, 2 mg/kg alebo menej chrómu, 2 mg/kg alebo menej železa, 2 mg/kg alebo menej niklu, 2 mg/kg alebo menej titánu a 8 mg/kg alebo menej vanádu, na výrobu chlórsulfonového poleyetylénu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3901 20 90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3901 30 00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Etylén-vinylacetátové kopolyméry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3901 90 10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Ionomérna živica tvorená soľou terpolyméru etylénu s izobutyl akrylátom a kyselinou metakrylovou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3901 90 20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A-B-A blokový kopolymér polystyrénu, kopolymér etylénbutylénu a polystyrénu obsahujúci 35 % hmotnosti alebo menej styrénu v jednej z foriem uvedených v poznámke 6 b) k tejto kapitole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3901 90 90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Polyméry propylénu alebo ostatných olefínov v primárnych formách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3902 10 00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Polypropylén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3902 20 00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Polyizobutylén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3902 30 00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Kopolyméry propylénu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3902 90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3902 90 10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A-B-A blokový kopolymér polystyrénu, kopolymér etylénbutylénu a polystyrénu obsahujúci 35 % hmotnosti alebo menej styrénu v jednej z foriem uvedených v poznámke 6 b) k tejto kapitole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13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3902 90 20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Poly-1-butén, kopolymér 1-buténu s etylénom obsahujúci 10 % hmotnosti alebo menej etylénu alebo zmes poly-1-buténu s polyetylénom a/alebo polypropylénom obsahujúci 10 % hmotnosti alebo menej polyetylénu a/alebo 25 % alebo menej polypropylénu v jednej z foriem uvedených v poznámke 6 b) k tejto kapitole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3902 90 90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Polyméry styrénu v primárnych formách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Polystyrén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3903 11 00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Expandovateľný (rozpínavý)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3903 19 00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3903 20 00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Styrén–akrylonitrilové kopolyméry (SAN)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3903 30 00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Akrylonitril–butadién–styrénové kopolyméry (ABS)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3903 90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3903 90 10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Kopolymér, výlučne zo styrénu s alylalkoholom, s acetylovou hodnotou 175 alebo vyššou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3903 90 20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Brómovaný polystyrén obsahujúci 58 % hmotnosti alebo viac, ale nie viac ako 71 % brómu, v jednej z foriem uvedených v poznámke 6 b) k tejto kapitole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3903 90 90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Polyméry vinylchloridu alebo ostatných halogénovaných olefínov, v primárnych formách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3904 10 00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Poly(vinylchlorid), nezmiešaný s ostatnými látkami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 poly(vinylchloridy)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3904 21 00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Nemäkčený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3904 22 00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Mäkčený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3904 30 00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Vinylchlorid- vinylacetátové kopolyméry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3904 40 00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 vinylchloridové kopolyméry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3904 50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Vinylidénchloridové polyméry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3904 50 10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Kopolymér vinylidénchloridu s akrylonitrilom, vo forme rozpínavých kvapiek s priemerom 4 mikrometre alebo viac, ale nie viac ako 20 mikrometrov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3904 50 90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Fluórované polyméry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3904 61 00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Polytetrafluóretylén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3904 69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3904 69 10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Poly(vinylfluorid) v jednej z foriem uvedených v poznámke 6 b) k tejto kapitole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3904 69 90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3904 90 00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Polyméry vinylacetátu alebo ostatných vinylesterov, v primárnych formách;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Poly(vinylacetát)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3905 12 00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Vo vodnej disperzii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3905 19 00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Kopolyméry vinylacetátu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3905 21 00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Vo vodnej disperzii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3905 29 00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3905 30 00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Polyvinylalkohol, tiež obsahujúci nehydrolyzované acetátové skupiny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3905 91 00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Kopolyméry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3905 99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13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3905 99 10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Poly(vinylformal) v jednej z foriem uvedených v poznámke 6 b) k tejto kapitole, s molekulovou hmotnosťou 10 000 alebo viac, ale nepresahujúcou 40 000 a obsahujúci v hmotnosti: 9,5 % alebo viac, ale nie viac ako 13 % acetylových skupín vyjadrených ako vinylacetát a 5 % alebo viac, ale nie viac ako 6,5 % hydroxylových skupín vyjadrených ako vinylalkohol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3905 99 90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3906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Akrylové polyméry v primárnych formách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3906 10 00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Poly(metylmetakrylát)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3906 90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3906 90 10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Poly[N-(3-hydroxyimino-1,1-dimetylbutyl) akrylamid]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3906 90 20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Kopolymér 2-diizopropylaminoetyl metakrylátu s decylmetakrylátom, vo forme roztoku v N,N-dimetylacetamide obsahujúceho 55 % alebo viac hmotnosti kopolyméru 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3906 90 30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Kopolymér kyseliny akrylovej s 2-etylhexylakrylátom obsahujúci 10 % hmotnosti alebo viac, ale nie viac ako 11 % 2-etyl-hexylakrylátu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3906 90 40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Kopolymér akrylonitrilu s metylakrylátom, modifikovaný s polybutadiénakrylonitrilom (NBR)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3906 90 50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Polymerizačný produkt kyseliny akrylovej s alkylmetakrylátom a malým množstvom ostatných monomérov, na použitie ako zahusťovadlo vo výrobe textilných tlačiarenských pást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3906 90 60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Kopolymér metakrylátu s etylénom a monomérom obsahujúcim ako substituent nekoncovú karboxylovú skupinu, obsahujúci 50 % hmotnosti alebo viac metylakrylátu, tiež zmiešaný s oxidom kremičitým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3906 90 90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3907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Polyacetály, ostatné polyétery a epoxidové živice, v primárnych formách; polyuhličitany, alkydové živice, polyallylové estery a ostatné polyestery v primárnych formách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3907 10 00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Polyacetály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3907 20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 polyétery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Polyéteralkoholy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3907 20 11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Polyetylénglykoly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3907 20 21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S hydroxylovým číslom nepresahujúcim 100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3907 20 29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3907 20 91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Kopolymér 1-chlór -2,3-epoxypropánu s etylénoxidom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3907 20 99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3907 30 00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Epoxidové živice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3907 40 00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Polyuhličitany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3907 50 00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Alkydové živice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3907 60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Poly(etyléntereftalát)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3907 60 20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číslom viskozity 78 ml/g alebo vyšším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3907 60 80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3907 70 00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Kyselina poly(laktónová)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 polyestery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3907 91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Nenasýtené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3907 91 10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Tekuté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3907 91 90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3907 99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S hydroxylovým číslom nepresahujúcim 100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3907 99 11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Poly(etylénnafalén-2,6-dikarboxylát)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3907 99 19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3907 99 91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Poly(etylénnafalén-2,6-dikarboxylát)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3907 99 98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Polyamidy v primárnych formách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3908 10 00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Polyamid-6, -11, -12, -6,6, -6,9, -6,10 alebo -6,12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3908 90 00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Amínové živice, fenolické živice a polyuretány, v primárnych formách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3909 10 00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Močovinové živice; tiomočovinové živice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3909 20 00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Melamínové živice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3909 30 00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 amínové živice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3909 40 00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Fenolické živice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3909 50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Polyuretány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3909 50 10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Polyuretán z 2,2’-(tert-butylimino)dietanolu a 4,4’-metyléndicyklohexyldiizocyanátu, vo forme roztoku v N,N-dimetylacetamide, obsahujúceho 50 % hmotnosti alebo viac polyméru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3909 50 90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3910 00 00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Silikóny v primárnych formách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Ropné živice, kumarón-indénové živice, polyterpény, polysulfidy, polysulfóny a ostatné výrobky uvedené v poznámke 3 k tejto kapitole, inde nešpecifikované ani nezahrnuté, v primárnych formách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3911 10 00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Ropné živice, kumarón-indénové živice, indénové živice alebo kumarónindénové živice a polyterpény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Kondenzačné alebo preskupené polymerizačné produkty, tiež chemicky modifikované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3911 90 11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Poly(oxy-1,4-fenylénsulfonyl-1,4-fenylénoxy-1,4-fenylénizopropylidén-1,4-fenylén), v jednej z foriem uvedených v poznámke 6 b) k tejto kapitole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3911 90 13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Poly(tio-1,4-fenylén)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3911 90 19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3911 90 91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Kopolymér z p-krezolu a divinylbenzénu, vo forme roztoku v N,N-dimetylacetamide obsahujúceho 50 % alebo viac hmotnosti polyméru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3911 90 93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--- Hydrogenované kopolyméry vinyltoluénu a </w:t>
            </w:r>
            <w:r w:rsidRPr="00EE1931">
              <w:rPr>
                <w:rFonts w:ascii="Times New Roman" w:hAnsi="Times New Roman"/>
                <w:sz w:val="20"/>
              </w:rPr>
              <w:t>α-metylstyr</w:t>
            </w:r>
            <w:r w:rsidRPr="00EE1931">
              <w:rPr>
                <w:rFonts w:ascii="Times New Roman" w:hAnsi="Times New Roman"/>
                <w:sz w:val="20"/>
              </w:rPr>
              <w:t>énu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3911 90 99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Celulóza a jej chemické deriváty, inde nešpecifikované ani nezahrnuté, v primárnych formách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Acetáty celulózy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3912 11 00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Nemäkčený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3912 12 00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Mäkčený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3912 20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Nitráty celulózy (vrátane kolódií)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Nemäkčený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3912 20 11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Kolódiá a celoidin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3912 20 19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3912 20 90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Mäkčený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Étery celulózy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3912 31 00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Karboxymetylcelulóza a jej soli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3912 39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3912 39 10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Etylcelulóza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3912 39 20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Hydroxypropylcelulóza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3912 39 80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3912 90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3912 90 10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Estery celulózy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3912 90 90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Prírodné polyméry (napr. kyselina algová) a modifikované prírodné polyméry (napr. tvrdené bielkoviny, chemické deriváty prírodného kaučuku), inde nešpecifikované ani nezahrnuté v primárnych formách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3913 10 00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Kyselina algová, jej soli a estery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3913 90 00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3914 00 00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Ionomeniče na základe polymérov položiek 3901 až 3913, v primárnych formách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II. ODPADY, ÚLOMKY A ODREZKY; POLOTOVARY; VÝROBKY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Odpady, úlomky a odrezky, z plastov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3915 10 00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 polymérov etylénu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3915 20 00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 polymérov styrénu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3915 30 00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 polymérov vinylchloridu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3915 90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 ostatných plastov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adičných polymerizačných produktov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3915 90 11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polymérov propylénu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3915 90 18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3915 90 90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3916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Monofil, ktorého akýkoľvek rozmer priečneho rezu presahuje 1 mm, prúty, tyčinky a profily, tiež povrchovo upravené, ale inak neopracované, z plastov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3916 10 00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 polymérov etylénu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3916 20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 polymérov vinylchloridu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3916 20 10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poly(vinylchloridu)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3916 20 90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3916 90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 ostatných plastov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kondenzačných alebo preskupených polymerizačných produktov, tiež chemicky modifikovaných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3916 90 11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polyesterov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3916 90 13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polyamidov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3916 90 15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epoxidových živíc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3916 90 19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adičných polymerizačných produktov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3916 90 51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polymérov propylénu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3916 90 59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3916 90 90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3917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Rúry, rúrky a hadice, ich príslušenstvo (napr. spojky, kolená, príruby) z plastov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3917 10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Umelé črevá (črievka párkov) z tvrdených bielkovín alebo z celulózových materiálov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3917 10 10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tvrdených bielkovín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5,3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3917 10 90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celulózových materiálov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Rúry, rúrky a hadice, neohybné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3917 21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polymérov etylénu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3917 21 10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Bezošvé a s dĺžkou presahujúcou maximálny prierezový rozmer, tiež povrchovo upravené, ale inak neopracované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3917 21 90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3917 22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polymérov propylénu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3917 22 10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Bezošvé a s dĺžkou presahujúcou maximálny prierezový rozmer, tiež povrchovo upravené, ale inak neopracované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3917 22 90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3917 23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polymérov vinylchloridu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3917 23 10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Bezošvé a s dĺžkou presahujúcou maximálny prierezový rozmer, tiež povrchovo upravené, ale inak neopracované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3917 23 90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3917 29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ostatných plastov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Bezošvé a s dĺžkou presahujúcou maximálny prierezový rozmer, tiež povrchovo upravené, ale inak neopracované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3917 29 12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Z kondenzačných alebo preskupených polymerizačných produktov, tiež chemicky modifikovaných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3917 29 15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Z adičných polymerizačných produktov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3917 29 19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3917 29 90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 rúry, rúrky a hadice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3917 31 00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Ohybné rúry, rúrky a hadice s minimálmym tlakom prasknutia 27,6 MPa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3917 32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Ostatné, nespevnené alebo nekombinované s ostatnými materiálmi, bez príslušenstva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Bezošvé a s dĺžkou presahujúcou maximálny prierezový rozmer, tiež povrchovo upravené, ale inak neopracované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3917 32 10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Z kondenzačných alebo preskupených polymerizačných produktov, tiež chemicky modifikovaných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Z adičných polymerizačných produktov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3917 32 31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 Z polymérov etylénu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3917 32 35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 Z polymérov vinylchloridu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3917 32 39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3917 32 51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3917 32 91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Umelé črevá na párky, salámy a klobásy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3917 32 99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3917 33 00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Ostatné, nespevnené alebo nekombinované s ostatnými materiálmi, s príslušenstvom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3917 39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Bezošvé a s dĺžkou presahujúcou maximálny prierezový rozmer, tiež povrchovo upravené, ale inak neopracované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3917 39 12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Z kondenzačných alebo preskupených polymerizačných produktov, tiež chemicky modifikovaných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3917 39 15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Z adičných polymerizačných produktov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3917 39 19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3917 39 90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3917 40 00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Príslušenstvo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Podlahové krytiny z plastov, tiež samolepiace, vo zvitkoch alebo vo forme dlaždíc; obklady na steny alebo stropy, z plastov, definované v poznámke 9 k tejto kapitole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3918 10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 polymérov vinylchloridu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3918 10 10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Pozostávajúce z podložky impregnovanej, potiahnutej alebo pokrytej poly(vinylchloridom)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3918 10 90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3918 90 00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 ostatných plastov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Samolepiace platne, listy, fólie, filmy, pruhy, pásky a ostatné ploché tvary, z plastov, tiež vo zvitkoch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Vo zvitkoch, so šírkou nepresahujúcou 20 cm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Pásky, ktorých poťah pozostáva z nevulkanizovaného prírodného alebo syntetického kaučuku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3919 10 11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mäkčeného poly(vinylchloridu) alebo polyetylénu.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3919 10 13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nemäkčeného poly(vinylchloridu)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3919 10 15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polypropylénu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3919 10 19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kondenzačných alebo preskupených polymerizačných produktov, tiež chemicky modifikovaných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3919 10 31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Z polyesterov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3919 10 38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adičných polymerizačných produktov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3919 10 61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Z mäkčeného poly(vinylchloridu) alebo polyetylénu.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3919 10 69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3919 10 90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3919 90 10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Viac ako len povrchovo opracované alebo rezané do tvarov iných ako pravouhlých (vrátane štvorcových)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kondenzačných alebo preskupených polymerizačných produktov, tiež chemicky modifikovaných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3919 90 31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Z polyuhličitanov, alkydových živíc, alylových polyesterov alebo ostatných polyesterov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3919 90 38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adičných polymerizačných produktov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3919 90 61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Z mäkčeného poly(vinylchloridu) alebo polyetylénu.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3919 90 69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3919 90 90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Ostatné platne, listy, fólie, filmy, pruhy, pásky, z plastov, neľahčené, nelaminované, nevystužené ani inak nekombinované s ostatnými materiálmi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 polymérov etylénu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hrúbkou nepresahujúcou 0,125 mm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polyetylénu so špecifickou hmotnosťou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Menšou ako 0,94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3920 10 23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 Polyetylénový film s hrúbkou 20 mikrometrov alebo väčšou, ale nepresahujúcou 40 mikrometrov, na výrobu svetlostálych filmov používaných pri výrobe polovodičov alebo tlačených obvodov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------ Nepotlačené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3920 10 24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------- Pružný film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3920 10 26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3920 10 27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------ Potlačené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3920 10 28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---- 0,94 alebo väčšou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3920 10 40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hrúbkou presahujúcou 0,125 mm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11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3920 10 81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Syntetická papierovina, vo forme vlhkých hárkov z nespojených rozvetvených polyetylénových vlákien, tiež zmiešaná s celulózovými vláknami v množstve nepresahujúcom 15 %, obsahujúca poly(vinylalkohol) rozpustený vo vode ako vlhčiace činidlo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3920 10 89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 polymérov propylénu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hrúbkou nepresahujúcou 0,10 mm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3920 20 21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Biaxiálne orientované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3920 20 29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hrúbkou presahujúcou 0,10 mm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Pásky so šírkou presahujúcou 5 mm, ale nepresahujúcou 20 mm, druhu používaného na balenie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3920 20 71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Dekoratívne pásky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3920 20 79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3920 20 90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3920 30 00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 polymérov styrénu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 polymérov vinylchloridu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3920 43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Obsahujúci v hmotnosti najmenej 6 % hmotnosti plastifikátorov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3920 43 10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S hrúbkou nepresahujúcou 1 mm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3920 43 90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S hrúbkou presahujúcou 1 mm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3920 49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3920 49 10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S hrúbkou nepresahujúcou 1 mm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3920 49 90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S hrúbkou presahujúcou 1 mm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 akrylových polymérov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3920 51 00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poly(metylmetakrylátu)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3920 59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3920 59 10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Kopolymér z akrylových a metakrylových esterov vo forme filmu s hrúbkou nepresahujúcou 150 mikrometrov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3920 59 90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 polyuhličitanov, alkydových živíc, alylových polyesterov alebo ostatných polyesterov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3920 61 00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polykarbonátov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3920 62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poly(etylénteraftalátu)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S hrúbkou nepresahujúcou 0,35 mm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3920 62 11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Poly(etyléntereftálový) film s hrúbkou 72 mikrometrov alebo väčšou, ale nepresahujúcou 79 mikrometrov, na výrobu pružných magnetických diskov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3920 62 13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Poly(etyléntereftálový) film s hrúbkou 100 mikrometrov alebo väčšou, ale nepresahujúcou 150 mikrometrov, na výrobu fotopolymérnych tlačiarenských platní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3920 62 19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3920 62 90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S hrúbkou presahujúcou 0,35 mm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3920 63 00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nenasýtených polyesterov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3920 69 00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ostatných polyesterov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 celulózy alebo jej chemických derivátov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3920 71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regenerovanej celulózy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3920 71 10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Fólie, filmy lebo pásky a pruhy, tiež navinuté, s hrúbkou menšou ako 0,75 mm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3920 71 90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3920 73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acetátu celulózy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3920 73 10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Filmy vo zvitkoch alebo pásoch, na fotografie a kinematografiu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3920 73 50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Fólie, filmy lebo pásky a pruhy, tiež navinuté, s hrúbkou menšou ako 0,75 mm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3920 73 90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3920 79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ostatných derivátov celulózy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3920 79 10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vulkanizovaného vlákna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3920 79 90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 ostatných plastov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3920 91 00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poly(vinylbutyralu)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6,1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3920 92 00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polyamidov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3920 93 00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amínových živíc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3920 94 00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fenolových živíc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ostatných plastov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kondenzačných alebo preskupených polymerizačných produktov, tiež chemicky modifikovaných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3920 99 21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Polyimidové fólie a pásky, tiež potiahnuté, alebo pokryté len plastmi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3920 99 28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adičných polymerizačných produktov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3920 99 51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Poly(vinylfluoridové) fólie rozmer priečneho rezu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3920 99 53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Ionomeničové membrány z fluórovaných plastových materiálov, na použitie v chlóralkalických elektrolytických článkoch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3920 99 55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Biaxiálne orientovaný poly(vinylalkoholový) film obsahujúci 97 % hmotnosti alebo viac poly(vinylalkoholu), nepotiahnutý, s hrúbkou nepresahujúcou 1 mm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3920 99 59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3920 99 90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Ostatné platne, listy, filmy, fólie, pruhy a pásky, z plastov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Ľahčené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3921 11 00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polymérov styrénu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3921 12 00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polymérov vinylchloridu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3921 13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polyuretánov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3921 13 10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Ohybné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3921 13 90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3921 14 00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regenerovanej celulózy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3921 19 00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ostatných plastov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kondenzačných alebo preskupených polymerizačných produktov, tiež chemicky modifikovaných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polyesterov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3921 90 11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Vlnité fólie a platne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3921 90 19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3921 90 30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fenolových živíc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amínových živíc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Laminované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3921 90 41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 Vysokotlakové lamináty s dekoratívnym povrchom na jednej alebo oboch stranách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3921 90 43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3921 90 49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3921 90 55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3921 90 60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adičných polymerizačných produktov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3921 90 90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Kúpacie vane, sprchy, drezy, výlevky, umývadlá, bidety, záchodové misy, sedadlá a kryty, splachovacie nádrže a podobné sanitárne výrobky z plastov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3922 10 00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Kúpacie vane, sprchy a umývadlá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3922 20 00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Záchodové sedadielka a kryty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3922 90 00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Výrobky z plastov na prepravu alebo balenie tovaru; zátky, viečka, uzávery fliaš a ostatné uzávery, z plastov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3923 10 00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Škatule, debny, prepravky a podobné výrobky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Vrecia, vrecúška (vrátane kornútov)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3923 21 00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polymérov etylénu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3923 29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ostatných plastov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3923 29 10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poly(vinylchloridu)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3923 29 90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3923 30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Demižóny, fľaše, flakóny a podobné výrobky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3923 30 10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obsahom nepresahujúcim dva litre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3923 30 90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obsahom presahujúcim dva litre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3923 40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Cievky, dutinky, potáče a podobné nosiče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3923 40 10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Cievky, navíjacie bubny a podobné nosiče fotografické a kinematografické filmy alebo na pásky, filmy a podobné výrobky položky 8523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5,3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3923 40 90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3923 50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Zátky, viečka, uzávery fliaš a ostatné uzávery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3923 50 10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Uzávery a čiapočky na fľaše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3923 50 90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3923 90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3923 90 10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Sieťoviny vytlačované do tvaru rúrky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3923 90 90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Stolový riad, kuchynský riad a ostatné potreby pre domácnosť, hygienické alebo a toaletné potreby, z plastov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3924 10 00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Stolový a kuchynský riad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3924 90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regenerovanej celulózy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3924 90 11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Špongie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3924 90 19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3924 90 90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Stavebné výrobky z plastov, inde nešpecifikované ani nezahrnuté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3925 10 00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Nádrže, zásobníky, kade a podobné nádoby, s obsahom presahujúcim 300 litrov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3925 20 00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Dvere, okná a ich rámy a prahy do dverí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3925 30 00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Okenice, rolety (vrátane žalúzií) a podobné výrobky a ich časti a súčasti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3925 90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3925 90 10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Príslušenstvo a kovanie, určené na upevnenie na dvere, okná, schodiská, steny alebo ostatné časti budov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3925 90 20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Káblové profily, potrubie a nosiče káblov pre élektrické obvody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3925 90 80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3926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Ostatné výrobky z plastov a výrobky z ostatných materiálov položiek 3901 až 3914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3926 10 00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Kancelárske a školské potreby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3926 20 00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Odevné výrobky a ich príslušenstvo (vrátane rukavíc prstových, palčiakov a rukavíc bez prstov)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3926 30 00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Príslušenstvo k nábytku, karosériám alebo podobným výrobkom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3926 40 00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Sošky a ostatné ozdobné výrobky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3926 90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3926 90 50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Perforované koše a podobné výrobky používané na filtráciu vody pri vstupe do odtokových kanálov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3926 90 92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Vyrábané z fólií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3926 90 97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KAPITOLA 40 - KAUČUK A VÝROBKY Z NEHO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Prírodný kaučuk, balata, gutaperča, guajal, tropická živica a podobné prírodné gumy v primárnych formách alebo v platniach, listoch alebo pásoch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4001 10 00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Latex prírodného kaučuku, tiež predvulkanizovaný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Prírodný kaučuk v ostatných formách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4001 21 00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Údený kaučuk v listoch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4001 22 00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Technicky špecifikovaný prírodný kaučuk (TSNR)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4001 29 00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4001 30 00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Balata, gutaperča, guajal, tropická živica a podobné prírodné gumy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Syntetický kaučuk a faktis získaný z olejov, v primárnych formách alebo platniach, listoch alebo pásoch; zmesi výrobkov položky 4001 s výrobkami tejto položky, v primárnych formách alebo platniach, listoch, platniach alebo pásoch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Styrén-butadiénový kaučuk (SBR); karboxylovaný butadién-styrénový kaučuk (XSBR)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4002 11 00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Latex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4002 19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4002 19 10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Styrén-butadiénový kaučuk vyrobený emulznou polymerizáciou (E-SBR), v baloch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4002 19 20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Styrén-butadién-styrénové blokové kopolyméry vyrobené roztokovou polymerizáciou (SBS, termoplastické elastoméry) v granuliach, drvine alebo prášku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4002 19 30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Styrén-butadiénový kaučuk vyrobený roztokovou polymerizáciou (S-SBR), v baloch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4002 19 90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4002 20 00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Butadiénový kaučuk (BR)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Izobutén-izoprénový (butylový) kaučuk (IIR); halogénovaný izobutén– izoprénový kaučuk (CIIR alebo BIIR)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4002 31 00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Izobutén- izoprénový (butylový) kaučuk (IIR)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4002 39 00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Chlóroprénový (chlórbutadiénový) kaučuk (CR)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4002 41 00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Latex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4002 49 00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Akrylonitril-butadiénový kaučuk (NBR)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4002 51 00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Latex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4002 59 00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4002 60 00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Izoprénový kaučuk (IR)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4002 70 00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Nekonjugovaný etylén-propylén-diénový kaučuk (EDPM)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4002 80 00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Zmesi akéhokoľvek výrobku položky 4001 s akýmkoľvek výrobkom tejto položky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4002 91 00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Latex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4002 99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4002 99 10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Výrobky modifikované vpravením plastov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2,9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4002 99 90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4003 00 00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Regenerovaný kaučuk v primárnych formách alebo platniach, listoch alebo pásoch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4004 00 00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Odpady, úlomky a odrezky kaučuku (iné ako z tvrdenej gumy) a prášky a granuly z nich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Zmiešané kaučuky, nevulkanizované, v primárnych formách alebo platniach, listoch alebo pásoch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4005 10 00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Zmiešané so sadzami alebo oxidom kremičitým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4005 20 00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disperzie, iné ako podpoložky 4005 10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4005 91 00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Platne, listy a pásy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4005 99 00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4006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Ostatné formy (napr. tyče, rúrky a profily) a výrobky (napr. kotúče a krúžky) z nevulkanizovaného kaučuku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4006 10 00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Pásy „camel - back“ používané na protektorovanie pneumatík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4006 90 00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4007 00 00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Vlákna a povrázky, z vulkanizovaného kaučuku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Platne, listy, pásy, tyče a profily z vulkanizovaného kaučuku, iného ako tvrdená guma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 ľahčenej gumy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4008 11 00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Platne, listy a pásy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4008 19 00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2,9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 neľahčenej gumy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4008 21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Platne, listy a pásy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4008 21 10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Podlahové krytiny a rohože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4008 21 90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4008 29 00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2,9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Rúry, rúrky a hadice z vulkanizovaného kaučuku, iného ako z tvrdenej gumy, tiež s príslušenstvom (napr. spojmi, kolenami, prírubami)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Nespevnené ani inak nekombinované s ostatnými materiálmi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4009 11 00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Bez príslušenstva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4009 12 00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príslušenstvom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Spevnené alebo inak kombinované len s kovom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4009 21 00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Bez príslušenstva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4009 22 00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príslušenstvom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Spevnené alebo inak kombinované len s textilnými materiálmi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4009 31 00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Bez príslušenstva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4009 32 00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príslušenstvom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Spevnené alebo inak kombinované s ostatnými materiálmi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4009 41 00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Bez príslušenstva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4009 42 00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príslušenstvom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Dopravníkové alebo hnacie pásy alebo remene, z vulkanizovaného kaučuku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Dopravníkové pásy alebo remene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4010 11 00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Spevnené len kovom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4010 12 00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Spevnené len textilnými materiálmi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4010 19 00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Hnacie pásy alebo remene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4010 31 00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Nekonečné hnacie pásy s lichobežníkovým prierezom (V-pásy), V- drážkované s vonkajším obvodom presahujúcim 60 cm, ale nepresahujúcim 180 cm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4010 32 00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Nekonečné hnacie pásy s lichobežníkovým prierezom (V-pásy), iné ako V-drážkované s vonkajším obvodom presahujúcim 60 cm, ale nepresahujúcim 180 cm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4010 33 00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Nekonečné hnacie pásy s lichobežníkovým prierezom (V-pásy), V- drážkované s vonkajším obvodom presahujúcim 180 cm, ale nepresahujúcim 240 cm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4010 34 00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Nekonečné hnacie pásy s lichobežníkovým prierezom (V-pásy), iné ako V-drážkované s vonkajším obvodom presahujúcim 180 cm, ale nepresahujúcim 240 cm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4010 35 00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Nekonečné synchrónne pásy s vonkajším obvodom presahujúcim 60 cm, ale nepresahujúcim 150 cm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4010 36 00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Nekonečné synchrónne pásy s vonkajším obvodom presahujúcim 150 cm, ale nepresahujúcim 198 cm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4010 39 00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Nové pneumatiky z gumy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4011 10 00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Druhov používaných na osobné motorové vozidlá (vrátane dodávkových automobilov a pretekárskych automobilov)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4011 20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Druhov používaných na autobusy alebo nákladné automobily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4011 20 10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indexom zaťaženia nepresahujúcim 121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4011 20 90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indexom zaťaženia presahujúcim 121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4011 30 00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Druhov používaných na lietadlá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4011 40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Druhov používaných na motocykle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4011 40 20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Na ráfiky s priemerom nepresahujúcim 33 cm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4011 40 80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4011 50 00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Druhov používaných na bicykle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 so vzorom „rybia kosť“ alebo podobným dezénom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4011 61 00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Druhov používaných na poľnohospodárske alebo lesné vozidlá a stroje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4011 62 00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Druhov používaných na stavebné alebo priemyselné manipulačné vozidlá a stroje s priemerom ráfika nepresahujúcim 61 cm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4011 63 00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Druhov používaných na stavebné alebo priemyselné manipulačné vozidlá a stroje s priemerom ráfika presahujúcim 61 cm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4011 69 00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4011 92 00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Druhov používaných na poľnohospodárske alebo lesné vozidlá a stroje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4011 93 00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Druhov používaných na stavebné alebo priemyselné manipulačné vozidlá a stroje s priemerom ráfika nepresahujúcim 61 cm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4011 94 00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Druhov používaných na stavebné alebo priemyselné manipulačné vozidlá a stroje s priemerom ráfika presahujúcim 61 cm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4011 99 00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Protektorované alebo použité pneumatiky z kaučuku; plné obruče alebo komorové obruče, behúne plášťa pneumatiky a ochranné vložky do ráfika pneumatiky, z kaučuku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Protektorované pneumatiky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4012 11 00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Druhov používaných na osobné motorové vozidlá (vrátane dodávkových automobilov a pretekárskych automobilov)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4012 12 00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Druhov používaných na autobusy alebo nákladné automobily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4012 13 00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Druhov používaných na lietadlá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4012 19 00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4012 20 00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Použité pneumatiky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4012 90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4012 90 20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Plné alebo komorové obruče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4012 90 30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Behúne plášťov pneumatík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4012 90 90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Ochranné vložky do ráfika pneumatiky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Duše pneumatík, z gumy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4013 10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Druhov používaných na osobné motorové vozidlá (vrátane dodávkových automobilov a pretekárskych automobilov), na autobusy alebo nákladné automobily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4013 10 10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Druhov používaných na automobily (vrátane dodávkových a pretekárskych automobilov)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4013 10 90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Druhov používaných na autobusy alebo nákladné automobily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4013 20 00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Druhov používaných na bicykle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4013 90 00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Hygienický alebo farmaceutický tovar (vrátane cumlíkov), z vulkanizovaného kaučuku iného ako tvrdená guma, tiež s príslušenstvom z tvrdenej gumy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4014 10 00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Antikoncepčné prostriedky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4014 90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4014 90 10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Cumlíky, odsávače mlieka a podobné výrobky pre dojčatá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4014 90 90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Odevné výrobky a ich doplnky (vrátane rukavíc prstových, palčiakov a rukavíc bez prstov) z vulkanizovaného kaučuku iného ako tvrdená guma, na akýkoľvek účel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Rukavice prstové, palčiaky a rukavice bez prstov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4015 11 00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Chirurgické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4015 19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4015 19 10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Rukavice pre domácnosť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4015 19 90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4015 90 00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4016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Ostatné výrobky z vulkanizovaného kaučuku iného ako tvrdená guma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4016 10 00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 ľahčenej gumy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4016 91 00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Podlahové krytiny a rohože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4016 92 00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Gumy na vymazávanie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4016 93 00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Ploché tesnenia, podložky a ostatné krúžky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4016 94 00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Nárazníky na pristávanie lodí a člnov, aj nafukovacie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4016 95 00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 nafukovacie výrobky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4016 99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4016 99 20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Rozpínacie obruby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Na motorové vozidlá položiek 8701 až 8705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4016 99 52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 Z kaučuku spájaného s kovom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4016 99 58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4016 99 91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 Z kaučuku spájaného s kovom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4016 99 99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4017 00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Tvrdená guma (napr. ebonit), vo všetkých formách, vrátane odpadkov a zvyškov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4017 00 10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Tvrdená guma (napr. ebonit), vo všetkých formách, vrátane odpadkov a zvyškov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4017 00 90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Výrobky z tvrdenej gumy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11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9D223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VIII.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TRIEDA VIII - SUROVÉ KOŽE A KOŽKY, USNE, KOŽUŠINY A VÝROBKY Z NICH; SEDLÁRSKE A REMENÁRSKE VÝROBKY; CESTOVNÉ POTREBY, KABELKY A PODOBNÉ SCHRÁNKY; VÝROBKY Z ČRIEV ZVIERAT (INÉ AKO MESINSKÝ VLAS)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KAPITOLA 41 - SUROVÉ KOŽE A KOŽKY (INÉ AKO KOŽUŠINY) A USNE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9D2236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Surové kože a kožky z hovädzích zvierat (vrátane byvolov) alebo koňovitých zvierat (čerstvé alebo solené, sušené, vápnené, piklované alebo inak konzervované, ale nevyčinené, nespracované na pergamen ani inak neupravené), tiež odchlpené alebo štiepané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4101 20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Celé kože a kožky s jednotkovou hmotnosťou nepresahujúcou 8 kg, ak sú sušené jednoduchým spôsobom, 10 kg alebo menej, ak sú suchosolené, alebo 16 kg alebo menej, ak sú čerstvé, mokrosolené alebo inak konzervované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4101 20 10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Čerstvé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4101 20 30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Mokrosolené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4101 20 50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Suché alebo suchosolené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4101 20 90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4101 50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Celé kože a kožky, s hmotnosťou presahujúcou 16 kg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4101 50 10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Čerstvé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4101 50 30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Mokrosolené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4101 50 50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Suché alebo suchosolené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4101 50 90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4101 90 00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Ostatné, vrátane krupónov, polokrupónov a krajín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Surové kožky ovčie a jahňacie (čerstvé alebo solené, sušené, vápnené, piklované alebo inak konzervované, ale nevyčinené, nespracované na pergamen ani inak neupravené), tiež odchlpené alebo štiepané, iné ako kože vylúčené poznámkou 1 c) k tejto kapitole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4102 10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S vlnou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4102 10 10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jahniat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4102 10 90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Bez vlny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4102 21 00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Piklované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4102 29 00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11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Ostatné surové kože a kožky (čerstvé, alebo solené, sušené, vápnené, piklované alebo inak konzervované, ale nevyčinené, nespracované na pergamen ani inak neupravené), tiež odchlpené alebo štiepané, iné ako kože vylúčené poznámkou 1 b) alebo 1 c) k tejto kapitole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4103 20 00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 plazov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4103 30 00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Zo svíň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4103 90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4103 90 10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kôz alebo kozliat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4103 90 90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Činené alebo krustované kože a kožky z hovädzích zvierat (vrátane byvolov) alebo koňovitých zvierat, odchlpené, tiež štiepané, ale ďalej neupravené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V mokrom stave (vrátane wet-blue)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4104 11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Plné lícové, neštiepané; lícové štiepenky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4104 11 10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Celé kože a kožky hovädzích zvierat (vrátane byvolov) s povrchovou plochou nepresahujúcou 28 štvorcových stôp (2,6 m2)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Z hovädzích zvierat (vrátane byvolov)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4104 11 51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 Celé kože a kožky s povrchovou plochou presahujúcou 28 štvorcových stôp (2,6 m2)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4104 11 59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4104 11 90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4104 19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4104 19 10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Celé kože a kožky hovädzích zvierat (vrátane byvolov) s povrchovou plochou nepresahujúcou 28 štvorcových stôp (2,6 m2)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Z hovädzích zvierat (vrátane byvolov)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4104 19 51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 Celé kože a kožky s povrchovou plochou presahujúcou 28 štvorcových stôp (2,6 m2)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4104 19 59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4104 19 90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V suchom stave (krustované)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4104 41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Plné lícové, neštiepané; lícové štiepenky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Celé kože a kožky hovädzích zvierat (vrátane byvolov) s povrchovou plochou nepresahujúcou 28 štvorcových stôp (2,6 m2)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13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4104 41 11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Východoindický kip, celý, tiež ak boli odstránené hlavy a nohy, ktorého netto hmotnosť každej kože nie je väčšia ako 4,5 kg, ďalej upravené len činením rastlinným činidlom, tiež ďalej opracované, avšak zrejme nepoužiteľné na bezprostrednú výrobu predmetov z kože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4104 41 19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Z hovädzích zvierat (vrátane byvolov)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4104 41 51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 Celé kože a kožky s povrchovou plochou presahujúcou 28 štvorcových stôp (2,6 m2)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4104 41 59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4104 41 90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4104 49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Celé kože a kožky hovädzích zvierat (vrátane byvolov) s povrchovou plochou nepresahujúcou 28 štvorcových stôp (2,6 m2)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13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4104 49 11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Východoindický kip, celý, tiež ak boli odstránené hlavy a nohy, ktorého netto hmotnosť každej kože nie je väčšia ako 4,5 kg, ďalej upravené len činením rastlinným činidlom, tiež ďalej opracované, avšak zrejme nepoužiteľné na bezprostrednú výrobu predmetov z kože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4104 49 19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Z hovädzích zvierat (vrátane byvolov)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4104 49 51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 Celé kože a kožky s povrchovou plochou presahujúcou 28 štvorcových stôp (2,6 m2)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4104 49 59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4104 49 90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Činené alebo krustované kože z oviec alebo jahniat, bez vlny, tiež štiepané, ale ďalej neupravené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4105 10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V mokrom stave (vrátane wet-blue)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4105 10 10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Neštiepané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4105 10 90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Štiepané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4105 30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V suchom stave (krustované)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4105 30 10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indických jemnovlnných oviec predčinené rastlinnými činidlami, tiež opracované, avšak zrejme nepoužiteľné na bezprostrednú výrobu predmetov z kože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4105 30 91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Neštiepané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4105 30 99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Štiepané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4106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Činené alebo krustované kože a kožky z ostatných zvierat, bez vlny alebo chlpov, tiež štiepané, ale ďalej neupravené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 kôz alebo kozliat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4106 21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 mokrom stave (vrátane wet-blue)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4106 21 10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Neštiepané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4106 21 90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Štiepané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4106 22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 suchom stave (krustované)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4106 22 10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indických jemnovlnných kôz alebo kozliat predčinené rastlinnými činidlami, tiež opracované, avšak zrejme nepoužiteľné na bezprostrednú výrobu predmetov z kože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4106 22 90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Zo svíň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4106 31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 mokrom stave (vrátane wet-blue)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4106 31 10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Neštiepané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4106 31 90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Štiepané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4106 32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 suchom stave (krustované)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4106 32 10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Neštiepané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4106 32 90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Štiepané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4106 40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 plazov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4106 40 10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Predčinené rastlinnými činidlami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4106 40 90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4106 91 00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 mokrom stave (vrátane wet-blue)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4106 92 00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 suchom stave (krustované)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4107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Usne ďalej upravené po činení alebo krustovaní, vrátane pergamenových usní, z hovädzích zvierat (vrátane byvolov) alebo koňovitých zvierat, odchlpené, tiež štiepané, iné ako usne položky 4114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Celé usne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4107 11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Celé lícové, neštiepané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Hovädzie usne (vrátane byvolích) s povrchovou plochou nepresahujúcou 28 štvorcových stôp (2,6 m2)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4107 11 11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Teľacinový box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4107 11 19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4107 11 90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4107 12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Lícové štiepenky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Hovädzie usne (vrátane byvolích) s povrchovou plochou nepresahujúcou 28 štvorcových stôp (2,6 m2)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4107 12 11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Teľacinový box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4107 12 19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4107 12 91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Hovädzie usne (vrátane byvolích)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4107 12 99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Konské usne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4107 19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4107 19 10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Hovädzie usne (vrátane byvolích) s povrchovou plochou nepresahujúcou 28 štvorcových stôp (2,6 m2)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4107 19 90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 vrátane bokov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4107 91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Celé lícové, neštiepané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4107 91 10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Podrážkové usne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4107 91 90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4107 92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Lícové štiepenky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4107 92 10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Hovädzie usne (vrátane byvolích)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4107 92 90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Konské usne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4107 99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4107 99 10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Hovädzie usne (vrátane byvolích)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4107 99 90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Konské usne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4112 00 00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Usne ďalej upravené po činení alebo krustovaní, vrátane pergamenových koží, z oviec alebo jahniat, odchlpené, tiež štiepané, iné ako usne položky 4114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4113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Usne ďalej upravené po činení alebo krustovaní, vrátane pergamenových koží, z ostatných zvierat, odchlpené, tiež štiepané, iné ako usne položky 4114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4113 10 00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 kôz alebo kozliat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4113 20 00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Zo svíň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4113 30 00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 plazov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4113 90 00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4114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Semišové usne (vrátane kombinovaného semiša); lakové usne a lakové laminované usne; metalizované usne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4114 10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Semišové usne (vrátane kombinovaného semiša)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4114 10 10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oviec a jahniat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4114 10 90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ostatných zvierat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4114 20 00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Lakové usne a lakové laminované usne;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11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4115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Kompozitné usne na základe usní alebo usňových vlákien, v doskách, listoch alebo pásoch, tiež vo zvitkoch; odrezky a ostatné zvyšky z usní alebo kompozitných usní, nepoužiteľné na výrobu predmetov z usní; kožené piliny, prach a múčka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4115 10 00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Kompozitné usne na základe usní alebo usňových vlákien, v doskách, listoch alebo pásoch, tiež vo zvitkoch;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4115 20 00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Odrezky a ostané zvyšky z usní alebo z kompozitných usní, nevhodné na výrobu predmetov z usní;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KAPITOLA 42 - VÝROBKY Z USNE; SEDLÁRSKE A REMENÁRSKE VÝROBKY; CESTOVNÉ POTREBY, KABELKY A PODOBNÉ SCHRÁNKY; VÝROBKY Z ČRIEV ZVIERAT (INÉ AKO MESINSKÝ VLAS)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4201 00 00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Sedlárske a remenárske výrobky pre akékoľvek zviera (vrátane postranníc, vodidiel, nákolenníc, náhubkov, pokrývok pod sedlá, sedlových puzdier, pokrývok na psov a podobných výrobkov) z akéhokoľvek materiálu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4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4202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cestovné vaky, izolačné tašky na potraviny alebo nápoje, tašky na toaletné potreby, plecniaky, kabely a kabelky, nákupné tašky, náprsné tašky, peňaženky, puzdrá na mapy, puzdrá na cigarety, mešteky na tabak, schránky na náradie a nástroje, športové tašky a vaky, puzdrá na fľaše, šperkovnice, pudrenky, škatule na nože a podobné schránky, z usne alebo kompozitnej usne, z plastových fólií, z textilných materiálov, vulkánfíbra alebo lepenky, alebo celkom, alebo čiastočne potiahnuté týmito materiálmi alebo papierom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Lodné kufre, cestovné kufre, puzdrá na toaletné potreby, diplomatky, aktovky, školské tašky a podobné schránky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4202 11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vonkajším povrchom z usne, kompozitnej usne alebo lakovej usne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4202 11 10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Diplomatky, aktovky, školské tašky a podobné schránky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4202 11 90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4202 12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vonkajším povrchom z plastov alebo z textilných materiálov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Vo forme plastových fólií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4202 12 11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Diplomatky, aktovky, školské tašky a podobné schránky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9,7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4202 12 19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9,7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4202 12 50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tvarovaných plastov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ostatných materiálov, vrátane vulkánfíbra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4202 12 91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Diplomatky, aktovky, školské tašky a podobné schránky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4202 12 99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4202 19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4202 19 10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Hlinitý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4202 19 90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ostatných materiálov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Kabelky, tiež so závesným remeňom, vrátane kabeliek bez držadla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4202 21 00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vonkajším povrchom z usne, kompozitnej usne alebo lakovej usne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4202 22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vonkajším povrchom z plastových fólií alebo z textilných materiálov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4202 22 10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plastových fólií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9,7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4202 22 90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textilných materiálov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4202 29 00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Výrobky druhov nosených obvykle vo vrecku alebo v kabelke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4202 31 00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vonkajším povrchom z usne, kompozitnej usne alebo lakovej usne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4202 32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vonkajším povrchom z plastových fólií alebo z textilných materiálov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4202 32 10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plastových fólií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9,7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4202 32 90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textilných materiálov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4202 39 00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4202 91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vonkajším povrchom z usne, kompozitnej usne alebo lakovej usne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4202 91 10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Cestovné tašky, tašky na toaletné potreby, plecniaky a športové tašky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4202 91 80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4202 92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vonkajším povrchom z plastových fólií alebo z textilných materiálov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plastových fólií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4202 92 11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Cestovné tašky, tašky na toaletné potreby, plecniaky a športové tašky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9,7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4202 92 15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Puzdrá na hudobné nástroje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4202 92 19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9,7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textilných materiálov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4202 92 91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Cestovné tašky, tašky na toaletné potreby, plecniaky a športové tašky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4202 92 98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4202 99 00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4203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Odevy a odevné doplnky, z usne alebo kompozitnej usne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4203 10 00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Odevy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Rukavice prstové, palčiaky a rukavice bez prstov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4203 21 00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Špeciálne určené na použitie v športe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4203 29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4203 29 10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Ochranné pre všetky profesie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4203 29 91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Pánske a chlapčenské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4203 29 99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4203 30 00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Pásy, opasky a závesné remene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4203 40 00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 odevné doplnky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4205 00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Ostatné výrobky z usne alebo kompozitnej usne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Používané v strojoch, prístrojoch alebo v mechanických zariadeniach alebo na ostatné technické použitie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4205 00 11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Dopravníkové alebo hnacie pásy alebo remene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4205 00 19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4205 00 90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4206 00 00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Výrobky z čriev (iné ako mesinský vlas), zo zlatotepeckej blany, z mechúrov alebo zo šliach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1,7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KAPITOLA 43 - KOŽUŠINY A UMELÉ KOŽUŠINY; VÝROBKY Z NICH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4301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Surové kožušiny (vrátane hláv, chvostov, nôžok a ostatných kúskov alebo odrezkov vhodných na použitie v kožušníctve), iné ako surové kože položiek 4101, 4102 alebo 4103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4301 10 00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 noriek, celé, tiež bez hláv, chvostov alebo nôžok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4301 30 00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 nasledujúcich jahniat: astrachánskych, broadtailových, karakulských, perziánových a podobných jahniat, jahniat indických, čínskych, mongolských alebo tibetských, celé, tiež bez hláv, chvostov alebo nôžok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4301 60 00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 líšok, celé, tiež bez hláv, chvostov alebo nôžok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4301 80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 kožušiny, celé, tiež bez hláv, chvostov alebo nôžok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4301 80 30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Zo svišťov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4301 80 50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mačkovitých šeliem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4301 80 70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4301 90 00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Hlavy, chvosty, nôžky a ostatné kúsky alebo odrezky, vhodné na použitie v kožušníctve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4302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Vyčinené alebo upravené kožušiny (vrátane hláv, chvostov, nôžok, ostatných kúskov a odrezkov), tiež zošité (bez pridania ostatných materiálov), iné ako kožušiny položky 4303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Celé kožušiny, tiež bez hláv, chvostov, nôžok, nespojené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4302 11 00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noriek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4302 19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4302 19 10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bobrov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4302 19 20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ondatier pižmových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4302 19 30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líšok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4302 19 35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králikov alebo zajacov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tuleňov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4302 19 41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Z mláďat tuleňov grónskych alebo mláďat tuleňov krúžkovaných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4302 19 49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4302 19 50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morských vydier alebo nutrií (coypu)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4302 19 60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Zo svišťov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4302 19 70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mačkovitých šeliem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oviec a jahniat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4302 19 75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Z nasledujúcich jahniat: astrachánskych, broadtailových, karakulských, perziánových a podobných jahniat, jahniat indických, čínskych, mongolských alebo tibetských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4302 19 80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4302 19 95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4302 20 00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Hlavy, chvosty, nôžky a ostatné časti, kúsky a odrezky, nespojené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4302 30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Celé kožušiny a ich časti a odrezky, spojené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4302 30 10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„Vypúšťané“ kožušiny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4302 30 21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noriek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4302 30 25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králikov alebo zajacov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4302 30 31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nasledujúcich jahniat: astrachánskych, broadtailových, karakulských, perziánových a podobných jahniat, jahniat indických, čínskych, mongolských alebo tibetských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4302 30 41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ondatier pižmových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4302 30 45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líšok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tuleňov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4302 30 51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Z mláďat tuleňov grónskych alebo mláďat tuleňov krúžkovaných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4302 30 55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4302 30 61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morských vydier alebo nutrií (coypu)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4302 30 71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mačkovitých šeliem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4302 30 95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4303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Odevy, odevné doplnky a ostatné výrobky z kožušín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4303 10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Odevy a odevné doplnky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4303 10 10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mláďat tuleňov grónskych alebo mláďat tuleňov krúžkovaných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4303 10 90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4303 90 00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4304 00 00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Umelé kožušiny a výrobky z nich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11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IX.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TRIEDA IX - DREVO A VÝROBKY Z DREVA; DREVNÉ UHLIE; KOROK A VÝROBKY Z KORKU; VÝROBKY ZO SLAMY, ESPARTA ALEBO OSTATNÝCH PLETACÍCH MATERIÁLOV; KOŠIKÁRSKY TOVAR A PRÁCE Z PRÚTIA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KAPITOLA 44 - DREVO A VÝROBKY Z DREVA; DREVNÉ UHLIE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Palivové drevo, v polenách, klátoch, konároch, viazaniciach alebo podobných formách; štiepky alebo triesky z dreva; piliny, zvyšky a odpad z dreva, tiež aglomerované v tvare klátov, brikiet, peliet alebo podobných formách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4401 10 00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Palivové drevo v polenách, klátoch, konároch, viazaniciach alebo podobných formách;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Štiepky alebo triesky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4401 21 00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Ihličnaté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4401 22 00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Neihličnaté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4401 30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Piliny, zbytky a odpad z dreva, tiež aglomerované v tvare klátov, brikiet, peliet alebo podobných formách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4401 30 10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Piliny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4401 30 90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Drevné uhlie (vrátane uhlia zo škrupín alebo orechov), tiež aglomerované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4402 10 00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 bambusu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4402 90 00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Surové drevo, tiež odkôrnené alebo zbavené drevnej beli, alebo zhruba upravené do štvorcových tvarov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4403 10 00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Natierané alebo impregnované farbou, moridlom, kreozotom alebo ostatnými ochrannými prostriedkami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4403 20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 ihličnaté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Smrekové drevo druhu Picea abies Karst. alebo drevo z jedle striebornej (Abies alba Mill.)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4403 20 11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Píliarska guľatina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4403 20 19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Borovicové drevo druhu Pinus sylvestris L.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4403 20 31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Píliarska guľatina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4403 20 39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4403 20 91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Píliarska guľatina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4403 20 99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Ostatné, z druhov tropického dreva špecifikovaných v poznámke 1 k podpoložkám tejto kapitoly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4403 41 00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Tmavočervené meranti, svetločervené meranti a meranti bakau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4403 49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4403 49 10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Acajou d’Afrique, iroko a sapelli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4403 49 20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Okoumé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4403 49 40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Sipo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4403 49 95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4403 91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duba (Quercus spp.)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4403 91 10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Píliarska guľatina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4403 91 90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4403 92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buka (Fagus spp.)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4403 92 10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Píliarska guľatina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4403 92 90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4403 99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4403 99 10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topoľa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4403 99 30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eukalyptu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brezy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4403 99 51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Píliarska guľatina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4403 99 59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4403 99 95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11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Drevo na obruče; štiepané tyče; drevené koly, kolíky a stĺpiky, zašpicatené, pozdĺžne nerozrezané; drevené tyče, hrubo opracované, ale nesústružené, neohýbané ani inak opracované, vhodné na výrobu vychádzkových palíc, dáždnikov, násad nástrojov alebo podobných výrobkov; drevené lubky, doštičky, pásiky a podobné výrobky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4404 10 00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Ihličnaté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4404 20 00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Neihličnaté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4405 00 00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Drevitá vlna; drevitá múčka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4406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Železničné alebo električkové podvaly (priečne podvaly) z dreva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4406 10 00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Neimpregnovamé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4406 90 00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Drevo rezané alebo štiepané pozdĺžne, priečne alebo lúpané, tiež hobľované, brúsené pieskom alebo na koncoch spájané, s hrúbkou presahujúcou 6 mm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Ihličnaté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4407 10 15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spojované na koncoch, tiež hobľované alebo brúsené pieskom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Hobľované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4407 10 31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Smrekové drevo druhu Picea abies Karst. alebo drevo z jedle striebornej (Abies alba Mill.)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4407 10 33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Borovicové drevo druhu Pinus sylvestris L.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4407 10 38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4407 10 91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Smrekové drevo druhu Picea abies Karst. alebo drevo z jedle striebornej (Abies alba Mill.)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4407 10 93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Borovicové drevo druhu Pinus sylvestris L.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4407 10 98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 druhov tropického dreva špecifikovaných v poznámke 1 k podpoložkám tejto kapitoly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4407 21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Mahagónovník (Swietenia spp.)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4407 21 10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spojované na koncoch, tiež hobľované alebo brúsené pieskom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4407 21 91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Hobľované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4407 21 99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4407 22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Virola, imbuia a balza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4407 22 10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spojované na koncoch, tiež hobľované alebo brúsené pieskom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4407 22 91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Hobľované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4407 22 99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4407 25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Tmavočervené meranti, svetločervené meranti a meranti bakau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4407 25 10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spojované na koncoch, tiež hobľované alebo brúsené pieskom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4407 25 30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Hobľované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4407 25 50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Brúsené pieskom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4407 25 90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4407 26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Biele lauan, biele meranti, biele seraya, žlté meranti a alan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4407 26 10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spojované na koncoch, tiež hobľované alebo brúsené pieskom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4407 26 30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Hobľované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4407 26 50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Brúsené pieskom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4407 26 90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4407 27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Sapelli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4407 27 10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spojované na koncoch, tiež hobľované alebo brúsené pieskom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4407 27 91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Hobľované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4407 27 99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4407 28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Iroko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4407 28 10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spojované na koncoch, tiež hobľované alebo brúsené pieskom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4407 28 91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Hobľované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4407 28 99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4407 29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4407 29 15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spojované na koncoch, tiež hobľované alebo brúsené pieskom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Acajou d’Afrique, azobé, dibétou, ilomba, jelutong, jongkong, kapur, kempas, keruing, limba, makoré, mansonia, merbau, obeche, okoumé, palissandre de Para, palissandre de Rio, palissandre de Rose, ramin, sipo, teak a tiama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 Hobľované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4407 29 20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------ Palissandre de Para, palissandre de Rio a palissandre de Rose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4407 29 25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4407 29 45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 Brúsené pieskom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4407 29 61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------ Azobé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4407 29 68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4407 29 83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 Hobľované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4407 29 85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 Brúsené pieskom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4407 29 95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duba (Quercus spp.)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4407 91 15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spojované na koncoch, tiež hobľované alebo brúsené pieskom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Hobľované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4407 91 31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 Parketové hranoly, laty a vlysy alebo drevené hranoly na podlahy, nezostavené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4407 91 39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4407 91 90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4407 92 00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buka (Fagus spp.)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4407 93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 javora (Acer spp.)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4407 93 10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spojované na koncoch, tiež hobľované alebo brúsené pieskom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4407 93 91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Brúsené pieskom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4407 93 99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4407 94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 čerešne (Prunus spp.)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4407 94 10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spojované na koncoch, tiež hobľované alebo brúsené pieskom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4407 94 91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Brúsené pieskom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4407 94 99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4407 95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 jaseňa (Fraxinus spp.)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4407 95 10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spojované na koncoch, tiež hobľované alebo brúsené pieskom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4407 95 91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Brúsené pieskom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4407 95 99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4407 99 20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spojované na koncoch, tiež hobľované alebo brúsené pieskom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4407 99 25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Hobľované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4407 99 40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Brúsené pieskom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4407 99 91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 Z topoľa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4407 99 96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 Z tropického dreva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4407 99 98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11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Listy dyhy (vrátane tých, ktoré boli získané lúpaním vrstiev dreva), na preglejky alebo na podobné vrstvené drevo a ostatné drevo, rozrezané pozdĺžne, krájané alebo lúpané, tiež hobľované, brúsené pieskom, pozdĺžne spájané alebo spájané na koncoch, s hrúbkou presahujúcou 6 mm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4408 10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Ihličnaté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4408 10 15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spojované na koncoch, tiež hobľované alebo brúsené pieskom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4408 10 91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Ceruzkárske doštičky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4408 10 93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S hrúbkou nepresahujúcou 1 mm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4408 10 99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S hrúbkou presahujúcou 1 mm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 druhov tropického dreva špecifikovaných v poznámke 1 k podpoložkám tejto kapitoly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4408 31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Tmavočervené meranti, svetločervené meranti a meranti bakau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4408 31 11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spojované na koncoch, tiež hobľované alebo brúsené pieskom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4,9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4408 31 21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Hobľované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4408 31 25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Brúsené pieskom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4,9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4408 31 30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4408 39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Acajou d’Afrique, limba, mahogany (Swietenia spp.), obeche, okoumé, palissandre de Para, palissandre de Rio, palissandre de Rose, sapelli, sipo, virola a biele lauan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4408 39 15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spojované na koncoch, tiež hobľované alebo brúsené pieskom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4,9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4408 39 21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 Hobľované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4408 39 31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------ S hrúbkou nepresahujúcou 1 mm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4408 39 35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------ S hrúbkou presahujúcou 1 mm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4408 39 55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spojované na koncoch, tiež hobľované alebo brúsené pieskom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4408 39 70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 Ceruzkárske doštičky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4408 39 85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------ S hrúbkou nepresahujúcou 1 mm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4408 39 95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------ S hrúbkou presahujúcou 1 mm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4408 90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4408 90 15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spojované na koncoch, tiež hobľované alebo brúsené pieskom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4408 90 35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Ceruzkárske doštičky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4408 90 85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S hrúbkou nepresahujúcou 1 mm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4408 90 95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S hrúbkou presahujúcou 1 mm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11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Drevo (vrátane nezostavených doštičiek a vlysov na parketové podlahy), profilované (drážkované, žliabkované, s perami, skosené, spojené do V, vrúbkované, zaoblené alebo podobné) na jednej alebo niekoľkých hranách, koncoch alebo plochách, tiež hobľované, brúsené pieskom alebo na koncoch spájané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Ihličnaté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4409 10 11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Tvarované na rámy obrazov, fotografií, zrkadiel alebo podobných predmetov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4409 10 18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Neihličnaté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4409 21 00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 bambusu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4409 29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4409 29 10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Tvarované na rámy obrazov, fotografií, zrkadiel alebo podobných predmetov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4409 29 91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Parketové hranoly, laty a vlysy alebo drevené hranoly na podlahy, nezostavené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4409 29 99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Drevotrieskové dosky, orientované trieskové dosky (OSB) a podobné dosky (napr. trieskové dosky) z dreva alebo ostatných drevitých materiálov, tiež aglomerované živicami alebo ostatnými organickými spojivami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 dreva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4410 11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Drevotrieskové dosky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4410 11 10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Neopracované alebo len brúsené pieskom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4410 11 30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Povrchovo upravené papierom impregnovaným melanínovou živicou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4410 11 50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Povrchovo upravené dekotratívnymi laminátmi z plastov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4410 11 90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4410 12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Orientované trieskové dosky (OSB)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4410 12 10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Neopracované alebo len brúsené pieskom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4410 12 90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4410 19 00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4410 90 00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Drevovláknité dosky alebo podobné dosky z ostatných drevitých materiálov, tiež spájané živicami alebo ostatnými organickými spojivami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Drevovláknité dosky strednej hustoty (MDF)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4411 12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hrúbkou nepresahujúcou 5 mm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4411 12 10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Mechanicky neopracované alebo na povrchu nepokryté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4411 12 90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4411 13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hrúbkou presahujúcou 5 mm, ale nepresahujúcou 9 mm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4411 13 10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Mechanicky neopracované alebo na povrchu nepokryté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4411 13 90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4411 14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hrúbkou presahujúcou 9 mm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4411 14 10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Mechanicky neopracované alebo na povrchu nepokryté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4411 14 90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4411 92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 hustotou presahujúcou 0,8 g/cm3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4411 92 10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Mechanicky neopracované alebo na povrchu nepokryté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4411 92 90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4411 93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hustotou presahujúcou 0,5 g/cm3, ale nepresahujúcou 0,8 g/cm3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4411 93 10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Mechanicky neopracované alebo na povrchu nepokryté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4411 93 90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4411 94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 hustotou nepresahujúcou 0,5 g/cm3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4411 94 10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Mechanicky neopracované alebo na povrchu nepokryté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4411 94 90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Preglejky, dyhované dosky a podobné laminované dosky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4412 10 00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 bambusu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 preglejky, pozostávajúce výlučne z drevených (okrem bambusových) listov, s každou vrstvou nepresahujúcou 6 mm hrúbky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4412 31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Aspoň s jednou vonkajšou vrstvou z tropického dreva špecifikovaného v poznámke 1 k podpoložkám tejto kapitoly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4412 31 10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dreva acajou d’Afrique, biele lauan, limba, mahogany (Swietenia spp.), obeche, okoumé, palissandre de Para, palissandre de Rio, palissandre de Rose, sapelli, sipo, svetločervené meranti, tmavočervené meranti a virola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4412 31 90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4412 32 00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Ostatné, aspoň s jednou vonkajšou vrstvou z iného ako ihličnatého dreva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4412 39 00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4412 94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Laťovky a spárovky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4412 94 10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Aspoň s jednou vonkajšou vrstvou z iného ako ihličnatého dreva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4412 94 90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4412 99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4412 99 30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Obsahujúce aspoň jednu drevotrieskovú dosku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4412 99 70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4413 00 00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Tzv. zhutnené drevo, v tvare klátov, dosiek, doštičiek alebo profilov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4414 00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Drevené rámy na obrazy, fotografie, zrkadlá alebo podobné predmety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4414 00 10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 tropického dreva špecifikovaného v doplnkovej poznámke 2 k tejto kapitole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4414 00 90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 ostatného dreva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Debny, debničky, klietky, bubny a podobné obaly, z dreva; káblové bubny z dreva; jednoduché palety, skriňové palety a ostatné nakladacie plošiny, z dreva; nástavné rámy paliet z dreva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4415 10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Debny, debničky, klietky, bubny a podobné obaly;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4415 10 10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Debny, debničky, klietky, bubny a podobné obaly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4415 10 90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Káblové bubny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4415 20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Jednoduché palety, skriňové palety a ostatné nakladacie plošiny;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4415 20 20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Ploché palety; nástavné rámy paliet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4415 20 90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4416 00 00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Sudy, kade, škopky, korytá a ostatné debnárske výrobky a ich časti, z dreva, vrátane dúh (časti steny suda)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4417 00 00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Nástroje, telá nástrojov, násady a rukoväte k nástrojom, násady na zmetáky, na kefy a na štetce, z dreva; formy, kopytá a napínače obuvi, z dreva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Výrobky stavebného stolárstva a tesárstva z dreva, vrátane pórovitých (voštinových) dosiek, zostavených parketových dosiek a šindľov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4418 10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Okná, francúzske okná a ich rámy a zárubne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4418 10 10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tropického dreva špecifikovaného v doplnkovej poznámke 2 k tejto kapitole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4418 10 50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Ihličnaté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4418 10 90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4418 20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Dvere, ich rámy, zárubne a prahy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4418 20 10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tropického dreva špecifikovaného v doplnkovej poznámke 2 k tejto kapitole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4418 20 50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Ihličnaté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4418 20 80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ostatného dreva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4418 40 00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Debnenie na betónovanie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4418 50 00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Šindle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4418 60 00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Stĺpy a nosníky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Zostavené podlahové dosky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4418 71 00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Na mozaikové podlahy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4418 72 00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Ostatné, viacvrstvové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4418 79 00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4418 90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4418 90 10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Drevo povrstvené glejom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4418 90 80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Stolový a kuchynský tovar z dreva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4419 00 10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 tropického dreva špecifikovaného v doplnkovej poznámke 2 k tejto kapitole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4419 00 90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 ostatného dreva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Intarzované a inkrustované dosky z dreva; skrinky, puzdrá a kazety na šperky alebo príbory a podobné výrobky, z dreva; sošky a ostatné ozdobné predmety, z dreva; nábytok z dreva, ktorý nepatrí do kapitoly 94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4420 10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Figúrky a ostatné ozdobné predmety z dreva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4420 10 11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tropického dreva špecifikovaného v doplnkovej poznámke 2 k tejto kapitole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4420 10 19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ostatného dreva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4420 90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4420 90 10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Intarzované a inkrustované drevo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4420 90 91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tropického dreva špecifikovaného v doplnkovej poznámke 2 k tejto kapitole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4420 90 99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4421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Ostatné výrobky z dreva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4421 10 00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Ramienka na šaty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4421 90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4421 90 91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drevovláknitých dosiek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4421 90 98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KAPITOLA 45 - KOROK A VÝROBKY Z KORKU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4501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Prírodný korok, surový alebo jednoducho upravený; korkový odpad; rozdrvený, granulovaný alebo zomletý korok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4501 10 00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Prírodný korok, surový alebo jednoducho upravený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4501 90 00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4502 00 00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Prírodný korok, odkôrnený alebo jednoducho nahrubo otesaný, alebo v pravouhlých (vrátane štvorcových) blokoch, doskách, listoch alebo pásoch (vrátane polotovarov s ostrými hranami určených na zátky)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4503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Výrobky z prírodného korku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4503 10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Uzávery a zátky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4503 10 10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Valcovité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4503 10 90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4503 90 00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4504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Aglomerovaný korok (tiež so spojivom) a výrobky z aglomerovaného korku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4504 10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Bloky, dosky, listy a pásy; dlaždice všetkých tvarov; plné valce, vrátane kotúčov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Uzávery a zátky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4504 10 11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Na šumivé vína, vrátane tých s kotúčom z prírodného korku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4504 10 19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4504 10 91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So spojivom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4504 10 99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4504 90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4504 90 20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Uzávery a zátky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4504 90 80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46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KAPITOLA 46 - VÝROBKY ZO SLAMY, Z ESPARTA ALEBO OSTATNÉHO PLETACIEHO MATERIÁLU;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11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4601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Pletence a podobné výrobky z pletacieho materiálu, tiež spojené do prúžkov; pletací materiál, pletence a podobné výrobky z pletacieho materiálu, navzájom zväzované v rovnobežných prameňoch alebo navzájom pretkané, vo forme listov, tiež v konečnej úprave (napríklad rohože, slamené rohožky, košiny)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Rohože, slamené rohožky a košiny z rastlinného materiálu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4601 21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 bambusu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4601 21 10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pletencov alebo podobných výrobkov z pletacích materiálov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4601 21 90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4601 22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rotangu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4601 22 10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pletencov alebo podobných výrobkov z pletacích materiálov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4601 22 90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4601 29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4601 29 10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pletencov alebo podobných výrobkov z pletacích materiálov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4601 29 90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4601 92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 bambusu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4601 92 05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Pletence alebo podobné výrobky z pletacích materiálov, tiež spájané do prúžkov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4601 92 10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Z pletencov alebo podobných výrobkov z pletacích materiálov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4601 92 90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4601 93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rotangu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4601 93 05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Pletence alebo podobné výrobky z pletacích materiálov, tiež spájané do prúžkov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4601 93 10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Z pletencov alebo podobných výrobkov z pletacích materiálov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4601 93 90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4601 94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ostatných rastlinných materiálov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4601 94 05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Pletence alebo podobné výrobky z pletacích materiálov, tiež spájané do prúžkov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4601 94 10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Z pletencov alebo podobných výrobkov z pletacích materiálov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4601 94 90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4601 99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4601 99 05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Pletence alebo podobné výrobky z pletacích materiálov, tiež spájané do prúžkov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1,7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4601 99 10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Z pletencov alebo podobných výrobkov z pletacích materiálov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4601 99 90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4602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Košikársky tovar, výrobky z prútia a ostatné výrobky, vyrobené priamo do tvaru z pletacieho materiálu alebo zhotovené z tovaru položky 4601;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 rastlinného materiálu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4602 11 00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 bambusu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4602 12 00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rotangu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4602 19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4602 19 10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Slamené obaly na fľaše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1,7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4602 19 91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Košikársky tovar, výrobky z prútia a ostatné výrobky, vyrobené priamo do tvaru z pletacieho materiálu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4602 19 99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4602 90 00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4,7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X.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TRIEDA X - VLÁKNINA Z DREVA ALEBO OSTATNÝCH VLÁKNINOVÝCH CELULÓZOVÝCH MATERIÁLOV; ZBEROVÝ (ODPAD A VÝMET) PAPIER ALEBO LEPENKA; PAPIER A LEPENKA A PREDMETY Z NICH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47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KAPITOLA 47 - VLÁKNINA Z DREVA ALEBO OSTATNÝCH VLÁKNINOVÝCH CELULÓZOVÝCH MATERIÁLOV; ZBEROVÝ (ODPAD A VÝMET) PAPIER ALEBO LEPENKA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4701 00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Drevovina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4701 00 10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Termomechanická drevovina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4701 00 90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4702 00 00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Chemická drevná buničina druhov na rozpúšťanie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4703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Chemická drevná buničina, nátronová alebo sulfátová, iná ako druhov na rozpúšťanie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Nebielená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4703 11 00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Ihličnaté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4703 19 00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Neihličnaté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Polobielená alebo bielená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4703 21 00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Ihličnaté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4703 29 00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Neihličnaté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4704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Chemická drevná buničina, sulfitová, iná ako druhov na rozpúšťanie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Nebielená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4704 11 00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Ihličnaté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4704 19 00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Neihličnaté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Polobielená alebo bielená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4704 21 00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Ihličnaté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4704 29 00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Neihličnaté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4705 00 00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Drevná buničina získaná kombináciou mechanického a chemického zbuničinovacieho procesu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4706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Vláknina z vlákien získaných zo zberového (odpadu a výmetu) papiera alebo lepenky, alebo z ostatných vláknitých celulózových materiálov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4706 10 00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Buničina z bavlneného lintersu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4706 20 00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Vláknina z vlákien získaných zo zberového (odpadu a výmetu) papiera alebo lepenky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4706 30 00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Ostatná, z bambusu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4706 91 00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Získaná mechanicky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4706 92 00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Chemická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4706 93 00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Polochemická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4707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Zberový (odpad a výmet) papier alebo lepenka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4707 10 00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Nebielený sulfátový (kraft) papier alebo lepenka, alebo vlnitý papier alebo lepenka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4707 20 00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Ostatný papier alebo lepenka, vyrobené hlavne z bielenej chemickej buničiny, nefarbené v hmote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4707 30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Papier alebo lepenka vyrobené hlavne z drevoviny (napr. noviny, časopisy a podobné tlačoviny)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4707 30 10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Staré a nepredané noviny a časopisy, telefónne zoznamy, brožúry a tlačený reklamný materiál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4707 30 90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4707 90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Ostatný, vrátane netriedeného zberového papiera a výmetu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4707 90 10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Netriedený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4707 90 90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Triedený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KAPITOLA 48 - PAPIER A LEPENKA; PREDMETY Z PAPIERENSKÝCH VLÁKNIN, PAPIERA ALEBO LEPENKY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4801 00 00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Novinový papier, v kotúčoch alebo listoch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11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Nenatieraný papier a lepenka z druhov používaných na písanie, tlač alebo na ostatné grafické účely, a neperforované papierové dierne štítky a dierne pásky, v kotúčoch alebo v pravouhlých (vrátane štvorcových) listoch, iný ako papier položky 4801 alebo 4803;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4802 10 00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Ručný papier a lepenka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4802 20 00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Papier a lepenka z druhov používaných ako podklad na svetlocitlivý, teplocitlivý alebo elektrocitlivý papier alebo lepenku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4802 40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Surový tapetový papier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4802 40 10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Neobsahujúci vlákninu získanú mechanickým postupom alebo obsahujúci z celkového obsahu vlákniny nie viac ako 10 % hmotnosti tejto vlákniny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4802 40 90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Ostatný papier a lepenka, neobsahujúce vlákninu získanú mechanickým alebo chemicko-mechanickým postupom, alebo obsahujúce z celkového obsahu vlákniny nie viac ako 10 % hmotnosti týchto vlákien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4802 54 00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Vá</w:t>
            </w:r>
            <w:r w:rsidRPr="00EE1931">
              <w:rPr>
                <w:rFonts w:ascii="Times New Roman" w:hAnsi="Times New Roman"/>
                <w:sz w:val="20"/>
              </w:rPr>
              <w:t>žiace menej ako 40 g/m²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4802 55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plošnou hmotnosťou 40 g/m</w:t>
            </w:r>
            <w:r w:rsidRPr="00EE1931">
              <w:rPr>
                <w:rFonts w:ascii="Times New Roman" w:hAnsi="Times New Roman"/>
                <w:sz w:val="20"/>
              </w:rPr>
              <w:t>²/m2 alebo väčšou, ale menšou ako 150 g/m²/m2, v kot</w:t>
            </w:r>
            <w:r w:rsidRPr="00EE1931">
              <w:rPr>
                <w:rFonts w:ascii="Times New Roman" w:hAnsi="Times New Roman"/>
                <w:sz w:val="20"/>
              </w:rPr>
              <w:t>účoch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4802 55 15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Vážiace 40 g/m² alebo viac, ale menej ako 60 g/m²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4802 55 25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Vážiace 60 g/m² alebo viac, ale menej ako 75 g/m²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4802 55 30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Vážiace 75 g/m² alebo viac, ale menej ako 80 g/m²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4802 55 90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Vážiace 80 g/m² alebo viac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4802 56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plošnou hmotnosťou 40 g/m</w:t>
            </w:r>
            <w:r w:rsidRPr="00EE1931">
              <w:rPr>
                <w:rFonts w:ascii="Times New Roman" w:hAnsi="Times New Roman"/>
                <w:sz w:val="20"/>
              </w:rPr>
              <w:t>²/m2 alebo väčšou, ale nie väčšou ako 150 g/m</w:t>
            </w:r>
            <w:r w:rsidRPr="00EE1931">
              <w:rPr>
                <w:rFonts w:ascii="Times New Roman" w:hAnsi="Times New Roman"/>
                <w:sz w:val="20"/>
              </w:rPr>
              <w:t>²/m2, v listoch s jednou stranou nepresahujúcou 435 mm a s druhou stranou nepresahujúcou 297 mm v nepreloženom stave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4802 56 20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S dĺžkou jednej strany 297 mm a s dĺžkou druhej strany 210 mm (formát A4) 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4802 56 80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4802 57 00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Ostatné, s plošnou hmotnosťou 40 g/m</w:t>
            </w:r>
            <w:r w:rsidRPr="00EE1931">
              <w:rPr>
                <w:rFonts w:ascii="Times New Roman" w:hAnsi="Times New Roman"/>
                <w:sz w:val="20"/>
              </w:rPr>
              <w:t>² alebo väčšou, ale najviac 150 g/m²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4802 58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Vážiace viac ako 150 g/m²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4802 58 10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V kotúčoch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4802 58 90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Ostatný papier a lepenka obsahujúce z celkového obsahu vlákniny viac ako 10 % hmotnosti vlákniny získanej mechanickým alebo chemicko-mechanickým postupom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4802 61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 kotúčoch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4802 61 15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S plošnou hmotnosťou menšou ako 72 g/m</w:t>
            </w:r>
            <w:r w:rsidRPr="00EE1931">
              <w:rPr>
                <w:rFonts w:ascii="Times New Roman" w:hAnsi="Times New Roman"/>
                <w:sz w:val="20"/>
              </w:rPr>
              <w:t>²/m2 a obsahujúci z celkového obsahu v</w:t>
            </w:r>
            <w:r w:rsidRPr="00EE1931">
              <w:rPr>
                <w:rFonts w:ascii="Times New Roman" w:hAnsi="Times New Roman"/>
                <w:sz w:val="20"/>
              </w:rPr>
              <w:t>lákniny viac ako 50 % hmotnosti vlákniny získanej mechanickým postupom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4802 61 80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4802 62 00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 listoch s jednou stranou nepresahujúcou 435 mm a druhou stranou nepresahujúcou 297 mm v nepreloženom stave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4802 69 00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13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4803 00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Základný toaletný alebo tissue papier používaný na výrobu toaletného papiera alebo jemných odličovacích obrúskov, uterákov, servítok a podobný papier druhov používaných na hygienické alebo sanitárne účely alebo v domácnosti, buničitá vata a pásy splstených buničitých vlákien, tiež krepované, plisované, razené, perforované, na povrchu farbené, na povrchu zdobené alebo potlačené, v kotúčoch alebo listoch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4803 00 10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Buničitá vata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Krepovaný papier a pásy splstených buničinových vlákien („tissue“) s plošnou hmotnosťou každej vrstvy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4803 00 31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Vážiace viac ako 25 g/m²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4803 00 39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Vážiace viac ako 25 g/m²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4803 00 90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Nenatieraný kraft papier a kraft lepenka, v kotúčoch alebo listoch, iné ako papier a lepenky položky 4802 alebo 4803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Sulfátová krycia lepenka (tzv. „kraftliner“)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4804 11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Nebielená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Obsahujúca z celkového obsahu vlákniny minimálne 80 % hmotnosti je z vlákien ihličnanov získaných sulfátovým alebo nátronovým postupom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4804 11 11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Vážiace menej ako 150 g/m²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4804 11 15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---- 150 g/m² alebo viac, ale menej ako 175 g/m²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4804 11 19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Vážiace 175 g/m² alebo vi</w:t>
            </w:r>
            <w:r w:rsidRPr="00EE1931">
              <w:rPr>
                <w:rFonts w:ascii="Times New Roman" w:hAnsi="Times New Roman"/>
                <w:sz w:val="20"/>
              </w:rPr>
              <w:t>ac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4804 11 90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4804 19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Obsahujúca z celkového obsahu vlákniny minimálne 80 % hmotnosti je z vlákien ihličnanov získaných sulfátovým alebo nátronovým postupom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Pozostávajúca z jednej alebo niekoľkých nebielených vrstiev a z jednej vonkajšej vrstvy bielenej, polobielenej alebo farbenej v hmote, s plošnou hmotnosťou na m2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4804 19 11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 Menej ako 150 g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4804 19 15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----- 150 g alebo viac, ale menej ako 175 g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4804 19 19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----- 175 g alebo viac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Ostatné, s plošnou hmotnosťou na m</w:t>
            </w:r>
            <w:r w:rsidRPr="00EE1931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4804 19 31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 Menej ako 150 g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4804 19 38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----- 150 g alebo viac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4804 19 90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Vrecový kraft papier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4804 21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Nebielená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4804 21 10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Obsahujúca z celkového obsahu vlákniny minimálne 80 % hmotnosti je z vlákien ihličnanov získaných sulfátovým alebo nátronovým postupom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4804 21 90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4804 29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4804 29 10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Obsahujúca z celkového obsahu vlákniny minimálne 80 % hmotnosti je z vlákien ihličnanov získaných sulfátovým alebo nátronovým postupom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4804 29 90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Ostatný papier a lepenka kraft s plošnou hmotnosťo</w:t>
            </w:r>
            <w:r w:rsidRPr="00EE1931">
              <w:rPr>
                <w:rFonts w:ascii="Times New Roman" w:hAnsi="Times New Roman"/>
                <w:sz w:val="20"/>
              </w:rPr>
              <w:t>u 150 g/m²/m2 alebo menšou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4804 31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Nebielená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Obsahujúca z celkového obsahu vlákniny minimálne 80 % hmotnosti je z vlákien ihličnanov získaných sulfátovým alebo nátronovým postupom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4804 31 51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Elektrotechnický izolačný papier kraft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4804 31 58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4804 31 80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4804 39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Obsahujúca z celkového obsahu vlákniny minimálne 80 % hmotnosti je z vlákien ihličnanov získaných sulfátovým alebo nátronovým postupom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4804 39 51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Bielené rovnomerne v hmote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4804 39 58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4804 39 80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Ostatný papier a lepenka kraft s plošnou hmotnosťou väčšou ako 150 g/m</w:t>
            </w:r>
            <w:r w:rsidRPr="00EE1931">
              <w:rPr>
                <w:rFonts w:ascii="Times New Roman" w:hAnsi="Times New Roman"/>
                <w:sz w:val="20"/>
              </w:rPr>
              <w:t>²/m2, ale menšou ako 225 g/m²/m2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4804 41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Nebielená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4804 41 10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Obsahujúca z celkového obsahu vlákniny minimálne 80 % hmotnosti je z vlákien ihličnanov získaných sulfátovým alebo nátronovým postupom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4804 41 91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Kryci papier a lepenka, tzv. „saturating kraft“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4804 41 99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4804 42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Rovnomerne bielené v hmote, obsahujúce z celkového obsahu vlákniny viac ako 95 % hmotnosti drevných vlákien získaných chemickým postupom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4804 42 10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Obsahujúca z celkového obsahu vlákniny minimálne 80 % hmotnosti je z vlákien ihličnanov získaných sulfátovým alebo nátronovým postupom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4804 42 90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4804 49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4804 49 10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Obsahujúca z celkového obsahu vlákniny minimálne 80 % hmotnosti je z vlákien ihličnanov získaných sulfátovým alebo nátronovým postupom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4804 49 90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Ostatný papier a lepenka kraft s plošnou hmotnosťou 225 g/m</w:t>
            </w:r>
            <w:r w:rsidRPr="00EE1931">
              <w:rPr>
                <w:rFonts w:ascii="Times New Roman" w:hAnsi="Times New Roman"/>
                <w:sz w:val="20"/>
              </w:rPr>
              <w:t>²/m2 alebo väčšou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4804 51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Nebielená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4804 51 10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Obsahujúca z celkového obsahu vlákniny minimálne 80 % hmotnosti je z vlákien ihličnanov získaných sulfátovým alebo nátronovým postupom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4804 51 90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4804 52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Rovnomerne bielené v hmote, obsahujúce z celkového obsahu vlákniny viac ako 95 % hmotnosti drevných vlákien získaných chemickým postupom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4804 52 10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Obsahujúca z celkového obsahu vlákniny minimálne 80 % hmotnosti je z vlákien ihličnanov získaných sulfátovým alebo nátronovým postupom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4804 52 90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4804 59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4804 59 10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Obsahujúca z celkového obsahu vlákniny minimálne 80 % hmotnosti je z vlákien ihličnanov získaných sulfátovým alebo nátronovým postupom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4804 59 90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Ostatný nenatieraný papier a lepenka v kotúčoch alebo listoch, ďalej nespracovaný alebo spracovaný postupmi špecifikovanými v poznámke 3 tejto kapitoly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Papier na zvlnenú vrstvu vlnitej lepenky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4805 11 00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Polochemický papier na zvlnenú vrstvu (tzv. fluting)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4805 12 00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Slamový papier na zvlnenú vrstvu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4805 19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4805 19 10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Vlnitý papier (Wellenstoff)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4805 19 90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Testliner (krycia vrstva vlnitej lepenky z recyklovaných vlákien)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4805 24 00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Vážiace 150 g/m² alebo menej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4805 25 00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Vážiace viac ako 150 g/m²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4805 30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Sulfitový baliaci papier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4805 30 10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Vážiace menej ako 30 g/m²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4805 30 90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Vážiace 30 g/m² alebo viac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4805 40 00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Filtračný papier a lepenka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4805 50 00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Plstený papier a lepenka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4805 91 00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Vážiace 150 g/m² alebo menej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4805 92 00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-- 150 g/m² alebo viac, ale menej ako 225 g/m²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4805 93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Vážiace 225 g/m² alebo viac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4805 93 20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Vyrobený zo zberového papiera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4805 93 80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4806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Rastlinný pergamen, nepremastiteľný papier, pauzovací papier a pergamín a ostatné hladené priehľadné alebo priesvitné papiere, v kotúčoch alebo listoch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4806 10 00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Rastlinný pergamen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4806 20 00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Nepremastiteľný papier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4806 30 00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Pauzovací papier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4806 40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Pergamín a ostatné hladené priehľadné alebo priesvitné papiere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4806 40 10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Pergamín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4806 40 90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4807 00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Kompozitný papier a lepenka (vyrobené zlepením plochých vrstiev papiera alebo lepenky so spojivom), nenatierané na povrchu ani neimpregnované, tiež vnútri zosilnené, v kotúčoch alebo listoch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4807 00 30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Vyrobené zo zberového papiera, tiež pokryté papierom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4807 00 80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Papier a lepenka, vlnité (tiež s nalepenými plochými listami na povrchu), krepované, plisované, razené alebo perforované, v kotúčoch alebo listoch, iné ako papier druhov opísaných v položke 4803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4808 10 00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Vlnitý papier a lepenka, tiež perforované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4808 20 00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Vrecový kraft papier (na vrecia veľkého obsahu), krepovaný alebo plisovaný, tiež razený alebo perforovaný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4808 30 00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Ostatný kraft papier, krepovaný alebo plisovaný, tiež razený alebo perforovaný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4808 90 00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Uhľový papier, samokopírovací papier a ostatné kopírovacie alebo pretlačovacie papiere (vrátane natieraných alebo impregnovaných papierov na rozmnožovacie blany alebo ofsetové matrice), tiež potlačené, v kotúčoch alebo v listoch (hárkoch)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4809 20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Samokopírovací papier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4809 20 10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 kotúčoch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4809 20 90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 listoch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4809 90 10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Uhľový papier alebo podobné kopírovacie papiere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4809 90 90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11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Papier a lepenka, natierané na jednej alebo na oboch stranách kaolínom alebo ostatnými anorganickými látkami, tiež so spojivom, bez akéhokoľvek ďalšieho náteru, tiež na povrchu farbené, na povrchu zdobené alebo potlačené, v kotúčoch alebo pravouhlých (vrátane štvorcových) listoch akýchkoľvek rozmerov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11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Papier a lepenka druhov používaných na písanie, tlač alebo na ostatné grafické účely, neobsahujúce vlákniny, získané mechanickým alebo chemicko-mechanickým postupom alebo obsahujúce z celkového obsahu vlákniny najviac 10 % hmotnosti takýchto vláknin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4810 13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 kotúčoch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4810 13 20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Papier a lepenka druhov používaných ako podklad svetlocitlivého, teplocitlivého alebo elektrocitlivého papiera alebo lepenky, s plošnou hmotnosťou nie viac ako 150 g/m</w:t>
            </w:r>
            <w:r w:rsidRPr="00EE1931">
              <w:rPr>
                <w:rFonts w:ascii="Times New Roman" w:hAnsi="Times New Roman"/>
                <w:sz w:val="20"/>
              </w:rPr>
              <w:t>²/m2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4810 13 80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4810 14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 listoch s jednou stranou nepresahujúcou 435 mm a druhou stranou nepresahujúcou 297 mm v nepreloženom stave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4810 14 20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Papier a lepenka druhov používaných ako podklad svetlocitlivého, teplocitlivého alebo elektrocitlivého papiera alebo lepenky, s plošnou hmotnosťou nie viac ako 150 g/m</w:t>
            </w:r>
            <w:r w:rsidRPr="00EE1931">
              <w:rPr>
                <w:rFonts w:ascii="Times New Roman" w:hAnsi="Times New Roman"/>
                <w:sz w:val="20"/>
              </w:rPr>
              <w:t>²/m2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4810 14 80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4810 19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4810 19 10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Papier a lepenka druhov používaných ako podklad svetlocitlivého, teplocitlivého alebo elektrocitlivého papiera alebo lepenky, s plošnou hmotnosťou nie viac ako 150 g/m</w:t>
            </w:r>
            <w:r w:rsidRPr="00EE1931">
              <w:rPr>
                <w:rFonts w:ascii="Times New Roman" w:hAnsi="Times New Roman"/>
                <w:sz w:val="20"/>
              </w:rPr>
              <w:t>²/m2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4810 19 90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Papier a lepenka druhov používaných na písanie, tlač alebo na ostatné grafické účely, obsahujúce z celkového obsahu vlákniny viac ako 10 % hmotnosti vlákniny získanej mechanickým alebo chemicko-mechanickým postupom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4810 22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Ľahko natieraný papier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4810 22 10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V kotúčoch so šírkou presahujúcou 15 cm alebo v listoch s jednou stranou presahujúcou 36 cm a s druhou stranou presahujúcou 15 cm v nepreloženom stave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4810 22 90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4810 29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4810 29 30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V kotúčoch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4810 29 80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Kraft papier a lepenka, iné ako na písanie, tlač alebo na ostatné grafické účely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4810 31 00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Bielené rovnomerne v hmote a obsahujúce z celkového obsahu vlákniny viac ako 95 % hmotnosti drevných vlákien získaných chemickým postupom, s plošnou hmotnosťou 150 g/m</w:t>
            </w:r>
            <w:r w:rsidRPr="00EE1931">
              <w:rPr>
                <w:rFonts w:ascii="Times New Roman" w:hAnsi="Times New Roman"/>
                <w:sz w:val="20"/>
              </w:rPr>
              <w:t>²/m2 alebo menšou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4810 32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Bielené rovnomerne v hmote a obsahujúce z celkového obsahu vlákniny viac ako 95 % hmotnosti drevných vlákien získaných chemickým postupom, s plošnou hmotnosťou väčšou ako 150 g/m</w:t>
            </w:r>
            <w:r w:rsidRPr="00EE1931">
              <w:rPr>
                <w:rFonts w:ascii="Times New Roman" w:hAnsi="Times New Roman"/>
                <w:sz w:val="20"/>
              </w:rPr>
              <w:t>²/m2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4810 32 10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Natierané alebo napúšťané kaolínom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4810 32 90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4810 39 00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Ostatný papier a lepenka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4810 92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Viacvrstvové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4810 92 10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S každou vrstvou bielenou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4810 92 30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S bielenou len jednou vonkajšou vrstvou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4810 92 90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4810 99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4810 99 10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Bielený papier a lepenka, natierané kaolínom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4810 99 30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Natierané sľudovým práškom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4810 99 90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11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Papier, lepenka, buničitá vata a pásy splstených buničinových vlákien, potiahnuté, impregnované, pokryté, na povrchu farbené, na povrchu zdobené alebo potlačené, v kotúčoch alebo pravouhlých (vrátane štvorcových) listoch, akéhokoľvek rozmeru, iné ako tovar druhov opísaných v položkách 4803, 4809 alebo 4810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4811 10 00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Dechtovaný, bitúmenovaný alebo asfaltovaný papier a lepenka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Lepiaci alebo priľnavý papier a lepenka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4811 41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Samolepiaci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4811 41 20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So šírkou nepresahujúcou 10 cm, s povlakom zloženým z nevulkanizovanizovaného prírodného alebo syntetického kaučuku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4811 41 90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4811 49 00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Papier a lepenka, potiahnuté, impregnované alebo pokryté plastmi (okrem lepidiel)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4811 51 00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Bielený, s hmotnosťou väčšou ako 150 g/m</w:t>
            </w:r>
            <w:r w:rsidRPr="00EE1931">
              <w:rPr>
                <w:rFonts w:ascii="Times New Roman" w:hAnsi="Times New Roman"/>
                <w:sz w:val="20"/>
              </w:rPr>
              <w:t>²/m2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4811 59 00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4811 60 00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Papier a lepenka, potiahnuté, impregnované alebo pokryté voskom, parafínovým voskom, stearínom, olejom alebo glycerolom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4811 90 00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Ostatný papier, lepenka, buničitá vata a pásy splstených buničinových vlákien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4812 00 00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Filtračné bloky a dosky z papieroviny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Cigaretový papier, tiež rezaný na určitý rozmer alebo v tvare zložiek alebo dutiniek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4813 10 00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V tvare zložiek alebo dutiniek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4813 20 00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Vo zvitkoch, so šírkou nepresahujúcou 5 cm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4813 90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4813 90 10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 kotúčikoch so šírkou presahujúcou 5 cm, ale nepresahujúcou 15 cm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4813 90 90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Tapetový papier a podobný krycí materiál na steny; okenný transparentný papier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4814 10 00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„Ingrain“ papier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4814 20 00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Tapetový papier a podobný krycí materiál na steny, na lícnej strane natretý alebo potiahnutý zrnitou, razenou, farbenou, vzorovane potlačenou alebo inak zdobenou vrstvou z plastov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4814 90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4814 90 10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Tapetový papier a podobný krycí materiál na steny z papiera zrnitého, razeného, povrchovo farbeného, potlačeného vzorom alebo inak povrchovo zdobeného, tiež natretého alebo potiahnutého priehľadnými ochrannými plastmi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4814 90 80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4816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Uhľový papier, samokopírovací papier a ostatné kopírovacie alebo pretlačovacie papiere (iné ako papier položky 4809), rozmnožovacie blany a ofsetové matrice, z papiera, tiež v škatuliach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4816 20 00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Samokopírovací papier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4816 90 00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4817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Obálky, zálepky, neilustrované poštové karty a korešpondenčné lístky, z papiera alebo lepenky; škatule, tašky, náprsné tašky a písacie súpravy, z papiera alebo lepenky, obsahujúce potreby na korešpondenciu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4817 10 00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Obálky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4817 20 00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Zálepky, neilustrované poštové karty a korešpodenčné lístky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4817 30 00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Škatule, tašky, náprsné tašky a písacie súpravy obsahujúce potreby na korešpodenciu, z papiera alebo lepenky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180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Toaletný papier a podobný papier, buničitá vata alebo pásy splstených buničinových vlákien, druhov používaných v domácnosti alebo na hygienické účely, v kotúčoch so šírkou nepresahujúcou 36 cm, alebo narezané na určité rozmery alebo do tvaru; vreckovky, čistiace obrúsky, uteráky, obrusy, obrúsky, detské plienky, tampóny, prestieradlá a podobné výrobky používané v domácnosti, na hygienické alebo nemocničné účely, odevy a odevné doplnky, z papieroviny, papiera, buničitej vaty alebo pásov splstených buničinových vlákien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4818 10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Toaletný papier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4818 10 10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plošnou hmotnosťo</w:t>
            </w:r>
            <w:r w:rsidRPr="00EE1931">
              <w:rPr>
                <w:rFonts w:ascii="Times New Roman" w:hAnsi="Times New Roman"/>
                <w:sz w:val="20"/>
              </w:rPr>
              <w:t>u každej vrstvy 25 g/m²/m2 alebo menšou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4818 10 90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plošnou hmotnosťou každej vrstvy väčšou ako 25 g/m</w:t>
            </w:r>
            <w:r w:rsidRPr="00EE1931">
              <w:rPr>
                <w:rFonts w:ascii="Times New Roman" w:hAnsi="Times New Roman"/>
                <w:sz w:val="20"/>
              </w:rPr>
              <w:t>²/m2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4818 20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Vreckovky, čistiace alebo odličovacie obrúsky a uteráky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4818 20 10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Vreckovky a čistiace alebo odličovacie obrúsky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Uteráky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4818 20 91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V kotúčoch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4818 20 99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4818 30 00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Obrusy a obrúsky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4818 40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Hygienické vložky a tampóny, detské plienky a podobné hygienické výrobky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Hygienické vložky, tampóny a podobné výrobky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4818 40 11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Hygienické vložky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4818 40 13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Tampóny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4818 40 19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4818 40 90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Detské plienky a podobné hygienické výrobky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4818 50 00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Odevy a odevné doplnky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4818 90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4818 90 10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Výrobky druhov používaných na chirurgické, lekárske alebo hygienické účely, neupravené na predaj v malom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4818 90 90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Škatule, debny, vrecia, vrecká a ostatné obaly, z papiera, lepenky, buničitej vaty alebo pásov splstených buničinových vlákien; škatuľové zaraďovače, listové zásobníky, a podobné výrobky, z papiera alebo lepenky, druhov používaných v kanceláriách, obchodoch alebo podobne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4819 10 00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Škatule a debny, z vlnitého papiera alebo vlnitej lepenky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4819 20 00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Skladacie škatule a debny, z nevlnitého papiera alebo nevlnitej lepenky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4819 30 00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Vrecia, ktorých spodná časť má šírku 40 cm alebo viac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4819 40 00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 vrecia a vrecká, vrátane kornútov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4819 50 00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 obaly, vrátane obalov na gramofónové platne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4819 60 00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Škatuľové zaraďovače, listové zásobníky, skladovacie škatule a podobné výrobky, druhov používaných v kanceláriách, obchodoch alebo podobne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15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Registre, účtovné knihy, bloky poznámkové, objednávkové, potvrdenkové, súpravy listových papierov, memorandové zápisníky, diáre a podobné výrobky, zošity, bloky pijavých papierov, rýchloviazače (s voľnými listami alebo ostatné), dosky, spisové mapy, obchodné tlačivá, sady papierov poprekladané uhľovými papiermi a ostatné papiernické výrobky, z papiera alebo lepenky;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4820 10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Registre, účtovné knihy, bloky poznámkové, objednávkové, potvrdenkové, súpravy listových papierov, memorandové zápisníky, diáre a podobné výrobky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4820 10 10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Registre, účtovné knihy, bloky objednávkové a potvrdenkové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4820 10 30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Poznámkové bloky, bloky listových papierov a memorandové zápisníky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4820 10 50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Diáre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4820 10 90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4820 20 00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Zošity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4820 30 00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Rýchloviazače (iné ako obaly na knihy), dosky a spisové obaly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4820 40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Obchodné tlačivá a a sady papierov poprekladané uhľovým papierom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4820 40 10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 kontinuálnej forme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4820 40 90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4820 50 00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Albumy na vzorky alebo na zbierky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4820 90 00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4821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Papierové alebo lepenkové štítky a nálepky všetkého druhu, tiež potlačené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4821 10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Potlačené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4821 10 10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Samolepiaci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4821 10 90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4821 90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4821 90 10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Samolepiaci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4821 90 90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4822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Dutinky, cievky, potáče a podobné podporné telesá, z papieroviny, papiera alebo lepenky (tiež perforované alebo vytvrdzované)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4822 10 00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Používané na navíjanie textilnej priadze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4822 90 00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90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4823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Ostatný papier, lepenka, buničitá vata a pásy splstených buničinových vlákien;</w:t>
            </w:r>
            <w:r w:rsidRPr="00EE1931">
              <w:rPr>
                <w:rFonts w:ascii="Times New Roman" w:hAnsi="Times New Roman"/>
                <w:noProof/>
                <w:sz w:val="20"/>
              </w:rPr>
              <w:t xml:space="preserve"> </w:t>
            </w:r>
            <w:r w:rsidRPr="00EE1931">
              <w:rPr>
                <w:rFonts w:ascii="Times New Roman" w:hAnsi="Times New Roman"/>
                <w:sz w:val="20"/>
              </w:rPr>
              <w:t>Ostatný papier, lepenka, buničitá vata a pásy splstených buničinových vlákien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4823 20 00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Filtračný papier a lepenka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4823 40 00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Kotúče, listy a disky potlačené, do samočinne zaznamenávajúcich prístrojov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Podnosy, riady, taniere, šálky a podobné výrobky, z papiera alebo lepenky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4823 61 00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 bambusu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4823 69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4823 69 10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Podnosy, riady a taniere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4823 69 90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4823 70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Tvarované alebo lisované výrobky z papieroviny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4823 70 10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Tvarované preložky a škatule na balenie vajec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4823 70 90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4823 90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4823 90 40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Papier a lepenka, druhov požívaných na písanie, tlač alebo ostatné grafické účely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4823 90 85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KAPITOLA 49 - TLAČENÉ KNIHY, NOVINY, OBRAZY A OSTATNÉ VÝROBKY POLYGRAFICKÉHO PRIEMYSLU; RUKOPISY, STROJOPISY A PLÁNY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4901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Tlačené knihy, brožúry, letáky a podobné tlačiarenské výrobky, tiež v jednotlivých listoch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4901 10 00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V jednotlivých listoch, tiež skladané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4901 91 00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Slovníky a encyklopédie, tiež v zoraďovacej úprave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4901 99 00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4902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Noviny, časopisy a periodiká, tiež ilustrované alebo obsahujúce inzertné materiály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4902 10 00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Vychádzajúce najmenej štyrikrát týždenne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4902 90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4902 90 10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Vychádzajúce raz týždenne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4902 90 30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Vychádzajúce raz mesačne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4902 90 90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4903 00 00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Obrázkové knižky, predlohy na kreslenie alebo maľovanie, pre deti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4904 00 00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Hudobniny, tlačené alebo v rukopise, tiež viazané alebo ilustrované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4905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Mapy a hydrografické alebo podobné mapy všetkých druhov, vrátane atlasov, nástenných máp, topografických plánov a glóbusov, tlačené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4905 10 00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Glóbusy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4905 91 00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 knižnej forme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4905 99 00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11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4906 00 00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Plány a výkresy na stavebné, strojnícke, priemyselné, obchodné, topografické alebo podobné účely, ktorých originály boli nakreslené ručne; ručne písané texty; fotografické reprodukcie na citlivom papieri a uhľové kópie plánov, výkresov a textov uvedených v tejto položke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11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4907 00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Nepoužité poštové, kolkové alebo podobné známky, ktoré majú alebo majú mať nominálnu hodnotu v krajine určenia; aršíky známok; bankovky; šekové tlačivá; akcie, obligácie alebo podobné cenné papiere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4907 00 10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Poštové, kolkové a podobné známky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4907 00 30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Bankovky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4907 00 90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4908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Obtlačky (decalcomanias)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4908 10 00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Obtlačky (decalcomanias), zoskloviteľné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4908 90 00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4909 00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tlačené karty s osobnými pozdravmi, správami alebo oznámeniami, tiež ilustrované, prípadne tiež s obálkami alebo ozdobami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4909 00 10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Tlačené alebo ilustrované poštové karty alebo pohľadnice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4909 00 90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4910 00 00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Kalendáre všetkých druhov, tlačené, vrátane kalendárov vo forme blokov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4911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Ostatné tlačoviny, vrátane tlačených obrazov a fotografií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4911 10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Reklamné a propagačné tlačoviny, obchodné katalógy a podobné výrobky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4911 10 10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Obchodné katalógy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4911 10 90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4911 91 00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Obrazy, ilustrácie a fotografie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4911 99 00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XI.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TRIEDA XI - TEXTÍLIE A TEXTILNÉ VÝROBKY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KAPITOLA 50 - HODVÁB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5001 00 00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Kokóny priadky morušovej spôsobilé na zmotávanie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5002 00 00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Surový hodváb (nesúkaný)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5003 00 00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Hodvábny odpad (vrátane kokónov nespôsobilých na zmotávanie, priadzového odpadu a trhaného materiálu)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5004 00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Hodvábna priadza (iná ako priadza spradená z hodvábneho odpadu) neupravená na predaj v malom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5004 00 10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Nebielená, praná alebo bielená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5004 00 90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5005 00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Priadza spradená z hodvábneho odpadu, neupravená na predaj v malom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5005 00 10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Nebielená, praná alebo bielená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2,9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5005 00 90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2,9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5006 00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Hodvábna priadza a priadza spradená z hodvábneho odpadu, upravená na predaj v malom;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5006 00 10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Hodvábna priadza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5006 00 90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Priadza spradená z buretového alebo ostatného hodvábneho odpadu;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2,9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5007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Tkaniny z hodvábu alebo hodvábneho odpadu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5007 10 00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Tkaniny z buretového hodvábu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5007 20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 tkaniny obsahujúce 85 % hmotnosti alebo viac hodvábu, alebo hodvábneho odpadu, iného ako buretový hodváb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Krepy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5007 20 11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Nebielená, praná alebo bielená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6,9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5007 20 19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6,9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Ponžé, habutai, honan, šantung, corah a podobné tkaniny z Ďalekého východu, celé z hodvábu (nemiešané s buretovým ani ostatným hodvábnym odpadom, ani ostatnými textilnými materiálmi)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5007 20 21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Plátnové väzby, nebielené alebo ďalej neupravené ako prané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5,3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5007 20 31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Plátnové väzby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7,5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5007 20 39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7,5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5007 20 41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Priesvitné tkaniny (voľná väzba)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7,2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5007 20 51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Nebielená, praná alebo bielená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7,2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5007 20 59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Farbené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7,2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Z rôznofarebných priadzí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5007 20 61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 So šírkou presahujúcou 57 cm, ale nepresahujúcou 75 cm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7,2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5007 20 69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7,2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5007 20 71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Potlačené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7,2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5007 90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 tkaniny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5007 90 10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Nebielená, praná alebo bielená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6,9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5007 90 30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Farbené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6,9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5007 90 50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rôznofarebných priadzí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6,9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5007 90 90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Potlačené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6,9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KAPITOLA 51 - VLNA, JEMNÉ ALEBO HRUBÉ CHLPY ZVIERAT; PRIADZA Z VLÁSIA A TKANINY Z VLÁSIA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Vlna, nemykaná alebo nečesaná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Potná, vrátane pranej na chrbte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5101 11 00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Strižná vlna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5101 19 00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Odtučnená, nekarbonizovaná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5101 21 00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Strižná vlna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5101 29 00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5101 30 00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Karbonizovaná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Jemné alebo hrubé chlpy zvierat, nemykané alebo nečesané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Jemné chlpy zvierat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5102 11 00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kašmírskych kôz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5102 19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5102 19 10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angorského králika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5102 19 30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alpaky, lamy alebo vikune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5102 19 40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ťavy (vrátane dromedárov) alebo jaka, alebo angorských, tibetských alebo podobných kôz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5102 19 90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Z králika (iného ako angorského), zajaca, bobra, nutrie alebo ondatry pižmovej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5102 20 00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Hrubé chlpy zvierat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Odpad z vlny alebo jemných alebo hrubých chlpov zvierat, vrátane odpadu z priadze, okrem trhaného materiálu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5103 10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Výčesky z vlny alebo z jemných chlpov zvierat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5103 10 10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Nekarbonizované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5103 10 90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Karbonizovaná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5103 20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Ostatný odpad z vlny alebo z jemných chlpov zvierat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5103 20 10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Odpad z priadze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5103 20 91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Nekarbonizované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5103 20 99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Karbonizovaná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5103 30 00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Odpad z hrubých chlpov zvierat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5104 00 00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Trhaný materiál z vlny alebo z jemných alebo hrubých chlpov zvierat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Vlna a jemné alebo hrubé chlpy zvierat, mykané alebo česané (vrátane útržkov česanej vlny)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5105 10 00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Mykaná vlna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Vlnené česance a ostatná česaná vlna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5105 21 00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Útržky česanej vlny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5105 29 00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Jemné chlpy zvierat, mykané alebo česané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5105 31 00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kašmírskych kôz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5105 39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5105 39 10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Mykané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5105 39 90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Česané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5105 40 00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Hrubé chlpy zvierat, mykané alebo česané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5106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Priadza z mykanej vlny, neupravená na predaj v malom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5106 10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Obsahujúca 85 % hmotnosti alebo viac vlny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5106 10 10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Nebielená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3,8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5106 10 90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3,8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5106 20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Obsahujúca menej ako 85 % hmotnosti vlny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5106 20 10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Obsahujúca 85 % hmotnosti alebo viac vlny a jemných chlpov zvierat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3,8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5106 20 91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Nebielená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5106 20 99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5107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Priadza z česanej vlny, neupravená na predaj v malom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5107 10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Obsahujúca 85 % hmotnosti alebo viac vlny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5107 10 10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Nebielená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3,8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5107 10 90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3,8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5107 20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Obsahujúca menej ako 85 % hmotnosti vlny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Obsahujúca 85 % hmotnosti alebo viac vlny a jemných chlpov zvierat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5107 20 10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Nebielená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5107 20 30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V zmesi výlučne alebo hlavne so syntetickými strižovými vláknami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5107 20 51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Nebielená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5107 20 59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Inak v zmesi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5107 20 91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Nebielená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5107 20 99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Priadza z jemných chlpov zvierat (mykaná alebo česaná), neupravená na predaj v malom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5108 10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Mykané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5108 10 10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Nebielená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5108 10 90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5108 20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Česané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5108 20 10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Nebielená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5108 20 90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Priadza z vlny alebo z jemných chlpov zvierat, upravená na predaj v malom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Obsahujúca 85 % hmotnosti alebo viac vlny alebo jemných chlpov zvierat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5109 10 10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 klbkách alebo pradenách s hmotnosťou presahujúcou 125 g, ale nepresahujúcou 500 g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3,8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5109 10 90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5109 90 10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 klbkách alebo pradenách s hmotnosťou presahujúcou 125 g, ale nepresahujúcou 500 g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5109 90 90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5110 00 00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Priadza z hrubých chlpov zvierat alebo z konského vlásia (vrátane opradenej priadze z konského vlásia), tiež upravená na predaj v malom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3,5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Tkaniny z priadze z mykanej vlny alebo mykaných jemných chlpov zvierat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Obsahujúca 85 % hmotnosti alebo viac vlny alebo jemných chlpov zvierat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5111 11 00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hmotnosťou nepresahujúcou 300 g/m</w:t>
            </w:r>
            <w:r w:rsidRPr="00EE1931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5111 19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5111 19 10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S hmotnosťou presahujúcou 300 g/m</w:t>
            </w:r>
            <w:r w:rsidRPr="00EE1931">
              <w:rPr>
                <w:rFonts w:ascii="Times New Roman" w:hAnsi="Times New Roman"/>
                <w:sz w:val="20"/>
              </w:rPr>
              <w:t>², ale nepresahujúcou 450 g/m²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5111 19 90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S hmotnosťou presahujúcou 450 g/m</w:t>
            </w:r>
            <w:r w:rsidRPr="00EE1931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5111 20 00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Ostatné, zo zmesi hlavne alebo výlučne s chemickými vláknami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5111 30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Ostatné, zo zmesi hlavne alebo výlučne zo strižnými chemickými vláknami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5111 30 10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hmotnosťou nepresahujúcou 300 g/m</w:t>
            </w:r>
            <w:r w:rsidRPr="00EE1931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5111 30 30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hmotnosťou presahujúcou 300 g/m</w:t>
            </w:r>
            <w:r w:rsidRPr="00EE1931">
              <w:rPr>
                <w:rFonts w:ascii="Times New Roman" w:hAnsi="Times New Roman"/>
                <w:sz w:val="20"/>
              </w:rPr>
              <w:t>², ale nepresahujúcou 450 g/m²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5111 30 90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hmotnosťou presahujúcou 450 g/m</w:t>
            </w:r>
            <w:r w:rsidRPr="00EE1931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5111 90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5111 90 10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Obsahujúce viac ako 10 % celkovej hmotnosti textilných materiálov kapitoly 50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7,2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5111 90 91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S hmotnosťou n</w:t>
            </w:r>
            <w:r w:rsidRPr="00EE1931">
              <w:rPr>
                <w:rFonts w:ascii="Times New Roman" w:hAnsi="Times New Roman"/>
                <w:sz w:val="20"/>
              </w:rPr>
              <w:t>epresahujúcou 300 g/m²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5111 90 93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S hmotnosťou presahujúcou 300 g/m</w:t>
            </w:r>
            <w:r w:rsidRPr="00EE1931">
              <w:rPr>
                <w:rFonts w:ascii="Times New Roman" w:hAnsi="Times New Roman"/>
                <w:sz w:val="20"/>
              </w:rPr>
              <w:t>², ale nepresahujúcou 450 g/m²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5111 90 99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S hmotnosťou presahujúcou 450 g/m</w:t>
            </w:r>
            <w:r w:rsidRPr="00EE1931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5112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Tkaniny z priadze z česanej vlny alebo z česaných priadzí jemných chlpov zvierat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Obsahujúca 85 % hmotnosti alebo viac vlny alebo jemných chlpov zvierat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5112 11 00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hmotnosťou nepresahujúcou 200 g/m</w:t>
            </w:r>
            <w:r w:rsidRPr="00EE1931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5112 19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5112 19 10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S hmotnosťou presahujúcou 200 g/m</w:t>
            </w:r>
            <w:r w:rsidRPr="00EE1931">
              <w:rPr>
                <w:rFonts w:ascii="Times New Roman" w:hAnsi="Times New Roman"/>
                <w:sz w:val="20"/>
              </w:rPr>
              <w:t>², ale nepresahujúcou 375 g/m²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5112 19 90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S hmotnosťou presahujúcou 375 g/m</w:t>
            </w:r>
            <w:r w:rsidRPr="00EE1931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5112 20 00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Ostatné, zo zmesi hlavne alebo výlučne s chemickými vláknami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5112 30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Ostatné, zo zmesi hlavne alebo výlučne zo strižnými chemickými vláknami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5112 30 10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hmotnosťou nepresahujúcou 200 g/m</w:t>
            </w:r>
            <w:r w:rsidRPr="00EE1931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5112 30 30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hmotnosťou presahujúcou 200 g/m</w:t>
            </w:r>
            <w:r w:rsidRPr="00EE1931">
              <w:rPr>
                <w:rFonts w:ascii="Times New Roman" w:hAnsi="Times New Roman"/>
                <w:sz w:val="20"/>
              </w:rPr>
              <w:t>², ale nepresahujúcou 375 g/m²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5112 30 90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hmotnosťou presahujúcou 375 g/m</w:t>
            </w:r>
            <w:r w:rsidRPr="00EE1931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5112 90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5112 90 10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Obsahujúce viac ako 10 % celkovej hmotnosti textilných materiálov kapitoly 50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7,2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5112 90 91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S hmotnosťou nepresahujúcou 200 g/m</w:t>
            </w:r>
            <w:r w:rsidRPr="00EE1931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5112 90 93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S hmotnosťou presahujúcou 200 g/m</w:t>
            </w:r>
            <w:r w:rsidRPr="00EE1931">
              <w:rPr>
                <w:rFonts w:ascii="Times New Roman" w:hAnsi="Times New Roman"/>
                <w:sz w:val="20"/>
              </w:rPr>
              <w:t>², ale nepresahujúcou 375 g/m²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5112 90 99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S hmotnosťou presahujúcou 375</w:t>
            </w:r>
            <w:r w:rsidRPr="00EE1931">
              <w:rPr>
                <w:rFonts w:ascii="Times New Roman" w:hAnsi="Times New Roman"/>
                <w:sz w:val="20"/>
              </w:rPr>
              <w:t xml:space="preserve"> g/m²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5113 00 00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Tkaniny z hrubých chlpov zvierat alebo vlásia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5,3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KAPITOLA 52 - BAVLNA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Bavlna, nemykaná alebo nečesaná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5201 00 10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Upravená na absorbovateľnosť alebo bielená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5201 00 90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Bavlnený odpad (vrátane odpadu z priadze a trhaného materiálu)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5202 10 00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Priadzový odpad (vrátane niťového odpadu)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5202 91 00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Trhaný materiál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5202 99 00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5203 00 00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Bavlna, mykaná alebo česaná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Bavlnené šijacie nite, tiež upravené na predaj v malom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Neupravené na predaj v malom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5204 11 00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Obsahujúce 85 % hmotnosti alebo viac bavlny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5204 19 00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5204 20 00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Upravené na predaj v malom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Bavlnená priadza (iná ako šijacia niť), obsahujúca 85 % hmotnosti alebo viac bavlny, neupravená na predaj v malom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Jednoduchá priadza, z nečesaných vlákien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5205 11 00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dĺžkovou hmotnosťou 714,29 decitexov alebo väčšou (metrické číslo nepresahujúce 14)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5205 12 00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dĺžkovou hmotnosťou menšou ako 714,29 decitexov, nie však menšou ako 232,56 decitexov (metrické číslo presahujúce 14, ale nepresahujúce 43)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5205 13 00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dĺžkovou hmotnosťou menšou ako 232,56 decitexov, nie však menšou ako 192,31 decitexov (metrické číslo presahujúce 43, ale nepresahujúce 52)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5205 14 00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dĺžkovou hmotnosťou menšou ako 192,31 decitexov, nie však menšou ako 125 decitexov (metrické číslo presahujúce 52, ale nepresahujúce 80)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5205 15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dĺžkovou hmotnosťou menšou ako 125 decitexov (metrické číslo presahujúce 80)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5205 15 10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S dĺžkovou hmotnosťou menšou ako 125 decitexov, nie však menšou ako 83,33 decitexov (metrické číslo presahujúce 80, ale nepresahujúce 120)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4,4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5205 15 90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S dĺžkovou hmotnosťou menšou ako 83,33 decitexov (metrické číslo presahujúce 120)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Jednoduchá priadza z česaných vlákien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5205 21 00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dĺžkovou hmotnosťou 714,29 decitexov alebo väčšou (metrické číslo nepresahujúce 14)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5205 22 00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dĺžkovou hmotnosťou menšou ako 714,29 decitexov, nie však menšou ako 232,56 decitexov (metrické číslo presahujúce 14, ale nepresahujúce 43)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5205 23 00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dĺžkovou hmotnosťou menšou ako 232,56 decitexov, nie však menšou ako 192,31 decitexov (metrické číslo presahujúce 43, ale nepresahujúce 52)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5205 24 00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dĺžkovou hmotnosťou menšou ako 192,31 decitexov, nie však menšou ako 125 decitexov (metrické číslo presahujúce 52, ale nepresahujúce 80)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5205 26 00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dĺžkovou hmotnosťou menšou ako 125 decitexov, nie však menšou ako 106,38 decitexov (metrické číslo presahujúce 80, ale nepresahujúce 94)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5205 27 00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dĺžkovou hmotnosťou menšou ako 106,38 decitexov, nie však menšou ako 83,33 decitexov (metrické číslo presahujúce 94, ale nepresahujúce 120)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5205 28 00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dĺžkovou hmotnosťou menšou ako 83,33 decitexov (metrické číslo presahujúce 120)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Násobná (zosúkaná) alebo káblovaná priadza, z nečesaných vlákien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5205 31 00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jednoduchej priadze s dĺžkovou hmotnosťou 714,29 decitexov alebo väčšou (metrické číslo jednoduchej priadze nepresahujúce 14)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5205 32 00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jednoduchej priadze s dĺžkovou hmotnosťou menšou ako 714,29 decitexov, nie však menšou ako 232,56 decitexov (metrické číslo jednoduchej priadze presahujúce 14, ale nepresahujúce 43)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5205 33 00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jednoduchej priadze s dĺžkovou hmotnosťou menšou ako 232,56 decitexov, nie však menšou ako 191,31 decitexov (metrické číslo jednoduchej priadze presahujúce 43, ale nepresahujúce 52)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5205 34 00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jednoduchej priadze s dĺžkovou hmotnosťou menšou ako 192,31 decitexov, nie však menšou ako 125 decitexov (metrické číslo jednoduchej priadze presahujúce 52, ale nepresahujúce 80)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5205 35 00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jednoduchej priadze s dĺžkovou hmotnosťou menšou ako 125 decitexov (metrické číslo jednoduchej priadze presahujúce 80)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Násobná (zosúkaná) alebo káblovaná priadza, z česaných vlákien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5205 41 00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jednoduchej priadze s dĺžkovou hmotnosťou 714,29 decitexov alebo väčšou (metrické číslo jednoduchej priadze nepresahujúce 14)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5205 42 00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jednoduchej priadze s dĺžkovou hmotnosťou menšou ako 714,29 decitexov, nie však menšou ako 232,56 decitexov (metrické číslo jednoduchej priadze presahujúce 14, ale nepresahujúce 43)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5205 43 00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jednoduchej priadze s dĺžkovou hmotnosťou menšou ako 232,56 decitexov, nie však menšou ako 192,31 decitexov (metrické číslo jednoduchej priadze presahujúce 43, ale nepresahujúce 52)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5205 44 00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jednoduchej priadze s dĺžkovou hmotnosťou menšou ako 192,31 decitexov, nie však menšou ako 125 decitexov (metrické číslo jednoduchej priadze presahujúce 52, ale nepresahujúce 80)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5205 46 00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jednoduchej priadze s dĺžkovou hmotnosťou menšou ako 125 decitexov, nie však menšou ako 106,38 decitexov (metrické číslo jednoduchej priadze presahujúce 80, ale nepresahujúce 94)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5205 47 00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jednoduchej priadze s dĺžkovou hmotnosťou menšou ako 106,38 decitexov, nie však menšou ako 83,33 decitexov (metrické číslo jednoduchej priadze presahujúce 94, ale nepresahujúce 120)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5205 48 00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jednoduchej priadze s dĺžkovou hmotnosťou menšou ako 83,33 decitexov (metrické číslo jednoduchej priadze presahujúce 120)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5206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Bavlnená priadza (iná ako šijacia niť) obsahujúca menej ako 85 % hmotnosti bavlny, neupravená na predaj v malom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Jednoduchá priadza, z nečesaných vlákien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5206 11 00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dĺžkovou hmotnosťou 714,29 decitexov alebo väčšou (metrické číslo nepresahujúce 14)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5206 12 00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dĺžkovou hmotnosťou menšou ako 714,29 decitexov, nie však menšou ako 232,56 decitexov (metrické číslo presahujúce 14, ale nepresahujúce 43)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5206 13 00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dĺžkovou hmotnosťou menšou ako 232,56 decitexov, nie však menšou ako 192,31 decitexov (metrické číslo presahujúce 43, ale nepresahujúce 52)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5206 14 00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dĺžkovou hmotnosťou menšou ako 192,31 decitexov, nie však menšou ako 125 decitexov (metrické číslo presahujúce 52, ale nepresahujúce 80)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5206 15 00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dĺžkovou hmotnosťou menšou ako 125 decitexov (metrické číslo presahujúce 80)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Jednoduchá priadza z česaných vlákien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5206 21 00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dĺžkovou hmotnosťou 714,29 decitexov alebo väčšou (metrické číslo nepresahujúce 14)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5206 22 00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dĺžkovou hmotnosťou menšou ako 714,29 decitexov, nie však menšou ako 232,56 decitexov (metrické číslo presahujúce 14, ale nepresahujúce 43)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5206 23 00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dĺžkovou hmotnosťou menšou ako 232,56 decitexov, nie však menšou ako 192,31 decitexov (metrické číslo presahujúce 43, ale nepresahujúce 52)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5206 24 00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dĺžkovou hmotnosťou menšou ako 192,31 decitexov, nie však menšou ako 125 decitexov (metrické číslo presahujúce 52, ale nepresahujúce 80)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5206 25 00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dĺžkovou hmotnosťou menšou ako 125 decitexov (metrické číslo presahujúce 80)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Násobná (zosúkaná) alebo káblovaná priadza, z nečesaných vlákien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5206 31 00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jednoduchej priadze s dĺžkovou hmotnosťou 714,29 decitexov alebo väčšou (metrické číslo jednoduchej priadze nepresahujúce 14)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5206 32 00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jednoduchej priadze s dĺžkovou hmotnosťou menšou ako 714,29 decitexov, nie však menšou ako 232,56 decitexov (metrické číslo jednoduchej priadze presahujúce 14, ale nepresahujúce 43)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5206 33 00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jednoduchej priadze s dĺžkovou hmotnosťou menšou ako 714,29 decitexov, nie však menšou ako 232,56 decitexov (metrické číslo jednoduchej priadze presahujúce 14, ale nepresahujúce 43)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5206 34 00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jednoduchej priadze s dĺžkovou hmotnosťou menšou ako 192,31 decitexov, nie však menšou ako 125 decitexov (metrické číslo jednoduchej priadze presahujúce 52, ale nepresahujúce 80)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5206 35 00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jednoduchej priadze s dĺžkovou hmotnosťou menšou ako 125 decitexov (metrické číslo jednoduchej priadze presahujúce 80)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Násobná (zosúkaná) alebo káblovaná priadza, z česaných vlákien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5206 41 00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jednoduchej priadze s dĺžkovou hmotnosťou 714,29 decitexov alebo väčšou (metrické číslo jednoduchej priadze nepresahujúce 14)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5206 42 00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jednoduchej priadze s dĺžkovou hmotnosťou menšou ako 714,29 decitexov, nie však menšou ako 232,56 decitexov (metrické číslo jednoduchej priadze presahujúce 14, ale nepresahujúce 43)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5206 43 00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jednoduchej priadze s dĺžkovou hmotnosťou menšou ako 714,29 decitexov, nie však menšou ako 232,56 decitexov (metrické číslo jednoduchej priadze presahujúce 14, ale nepresahujúce 43)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5206 44 00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jednoduchej priadze s dĺžkovou hmotnosťou menšou ako 192,31 decitexov, nie však menšou ako 125 decitexov (metrické číslo jednoduchej priadze presahujúce 52, ale nepresahujúce 80)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5206 45 00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jednoduchej priadze s dĺžkovou hmotnosťou menšou ako 125 decitexov (metrické číslo jednoduchej priadze presahujúce 80)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5207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Bavlnená priadza (iná ako šijacia niť) upravená na predaj v malom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5207 10 00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Obsahujúce 85 % hmotnosti alebo viac bavlny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5207 90 00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Bavlnené tkaniny obsahujúca 85 % alebo viac hmotnosti bavlny, s plošnon hmotnosťou nie väčšou a</w:t>
            </w:r>
            <w:r w:rsidRPr="00EE1931">
              <w:rPr>
                <w:rFonts w:ascii="Times New Roman" w:hAnsi="Times New Roman"/>
                <w:sz w:val="20"/>
              </w:rPr>
              <w:t>ko 200 g/m²/m2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Nebielená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5208 11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 plátnovej väzbe, s plošnou hmotnosťou nie väčšou ako 100 g/m</w:t>
            </w:r>
            <w:r w:rsidRPr="00EE1931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5208 11 10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Tkaniny na výrobu bandáží, obväzov a lekárskych gáz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5208 11 90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5208 12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 plátnovej väzbe, s plošnou hmotnosťou nie väčšou ako 100 g/m</w:t>
            </w:r>
            <w:r w:rsidRPr="00EE1931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V plátnovej väzbe, s plošnou hmotnosťou väčšou ako 100 g/m</w:t>
            </w:r>
            <w:r w:rsidRPr="00EE1931">
              <w:rPr>
                <w:rFonts w:ascii="Times New Roman" w:hAnsi="Times New Roman"/>
                <w:sz w:val="20"/>
              </w:rPr>
              <w:t>²/m2, nie však väčšou ako 130 g/m²/m2 a so š</w:t>
            </w:r>
            <w:r w:rsidRPr="00EE1931">
              <w:rPr>
                <w:rFonts w:ascii="Times New Roman" w:hAnsi="Times New Roman"/>
                <w:sz w:val="20"/>
              </w:rPr>
              <w:t>írkou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5208 12 16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Nepresahujúcim 165 cm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5208 12 19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Presahujúcim 165 cm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V plátnovej väzbe, s plošnou hmotnosťou väčšou ako 130 g/m</w:t>
            </w:r>
            <w:r w:rsidRPr="00EE1931">
              <w:rPr>
                <w:rFonts w:ascii="Times New Roman" w:hAnsi="Times New Roman"/>
                <w:sz w:val="20"/>
              </w:rPr>
              <w:t>²/m2 a so šírkou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5208 12 96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Nepresahujúcim 165 cm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5208 12 99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Presahujúcim 165 cm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5208 13 00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Vo väzbe trojväzbový alebo štvorväzbový keper, vrátane väzby krížového kepra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5208 19 00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 tkaniny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Bielené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5208 21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 plátnovej väzbe, s plošnou hmotnosťou nie väčšou ako 100 g/m</w:t>
            </w:r>
            <w:r w:rsidRPr="00EE1931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5208 21 10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Tkaniny na výrobu bandáží, obväzov a lekárskych gáz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5208 21 90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5208 22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 plátnovej väzbe, s plošnou hmotnosťou nie väčšou ako 100 g/m</w:t>
            </w:r>
            <w:r w:rsidRPr="00EE1931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V plátnovej väzbe, s plošnou hmotnosťou väčšou ako 100 g/m</w:t>
            </w:r>
            <w:r w:rsidRPr="00EE1931">
              <w:rPr>
                <w:rFonts w:ascii="Times New Roman" w:hAnsi="Times New Roman"/>
                <w:sz w:val="20"/>
              </w:rPr>
              <w:t>²/m2, nie však väčšou ako 130 g/m²/m2 a so š</w:t>
            </w:r>
            <w:r w:rsidRPr="00EE1931">
              <w:rPr>
                <w:rFonts w:ascii="Times New Roman" w:hAnsi="Times New Roman"/>
                <w:sz w:val="20"/>
              </w:rPr>
              <w:t>írkou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5208 22 16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Nepresahujúcim 165 cm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5208 22 19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Presahujúcim 165 cm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V plátnovej väzbe, s plošnou hmotnosťou väčšou ako 130 g/m</w:t>
            </w:r>
            <w:r w:rsidRPr="00EE1931">
              <w:rPr>
                <w:rFonts w:ascii="Times New Roman" w:hAnsi="Times New Roman"/>
                <w:sz w:val="20"/>
              </w:rPr>
              <w:t>²/m2 a so šírkou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5208 22 96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Nepresahujúcim 165 cm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5208 22 99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Presahujúcim 165 cm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5208 23 00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Vo väzbe trojväzbový alebo štvorväzbový keper, vrátane väzby krížového kepra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5208 29 00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 tkaniny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Farbené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5208 31 00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 plátnovej väzbe, s plošnou hmotnosťou nie väčšou ako 100 g/m</w:t>
            </w:r>
            <w:r w:rsidRPr="00EE1931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5208 32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 plátnovej väzbe, s plošnou hmotnosťou</w:t>
            </w:r>
            <w:r w:rsidRPr="00EE1931">
              <w:rPr>
                <w:rFonts w:ascii="Times New Roman" w:hAnsi="Times New Roman"/>
                <w:sz w:val="20"/>
              </w:rPr>
              <w:t xml:space="preserve"> nie väčšou ako 100 g/m²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V plátnovej väzbe, s plošnou hmotnosťou väčšou ako 100 g/m</w:t>
            </w:r>
            <w:r w:rsidRPr="00EE1931">
              <w:rPr>
                <w:rFonts w:ascii="Times New Roman" w:hAnsi="Times New Roman"/>
                <w:sz w:val="20"/>
              </w:rPr>
              <w:t>²/m2, nie však väčšou ako 130 g/m²/m2 a so š</w:t>
            </w:r>
            <w:r w:rsidRPr="00EE1931">
              <w:rPr>
                <w:rFonts w:ascii="Times New Roman" w:hAnsi="Times New Roman"/>
                <w:sz w:val="20"/>
              </w:rPr>
              <w:t>írkou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5208 32 16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Nepresahujúcim 165 cm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5208 32 19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Presahujúcim 165 cm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V plátnovej väzbe, s plošnou hmotnosťou väčšou ako 130 g/m</w:t>
            </w:r>
            <w:r w:rsidRPr="00EE1931">
              <w:rPr>
                <w:rFonts w:ascii="Times New Roman" w:hAnsi="Times New Roman"/>
                <w:sz w:val="20"/>
              </w:rPr>
              <w:t>²/m2 a so šírkou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5208 32 96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Nepresahujúcim 165 cm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5208 32 99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---- Presahujúcim 165 cm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5208 33 00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Vo väzbe trojväzbový alebo štvorväzbový keper, vrátane väzby krížového kepra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5208 39 00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 tkaniny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 rôznofarebných priadzí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5208 41 00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 plátnovej väzbe, s plošnou hmotnosťou nie väčšou ako 100 g/m</w:t>
            </w:r>
            <w:r w:rsidRPr="00EE1931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5208 42 00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 plátnovej väzbe, s plošnou hmotnosťou nie väčšou ako 100 g/m</w:t>
            </w:r>
            <w:r w:rsidRPr="00EE1931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5208 43 00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Vo väzbe trojväzbový alebo štvorväzbový keper, vrátane väzby krížového kepra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5208 49 00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 tkaniny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Potlačené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5208 51 00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 plátnovej väzbe, s plošnou hmotnosťou nie väčšou ako 100 g/m</w:t>
            </w:r>
            <w:r w:rsidRPr="00EE1931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5208 52 00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 plátnovej väzbe, s plošnou hmotnosťou nie väčšou ako 100 g/m</w:t>
            </w:r>
            <w:r w:rsidRPr="00EE1931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5208 59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 tkaniny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5208 59 10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Vo väzbe trojväzbový alebo štvorväzbový keper, vrátane väzby krížového kepra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5208 59 90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Bavlnené tkaniny, obsahujúca 85 % alebo viac hmotnosti bavlny, s plošnou hmotnosťou väčšou ako 200 g/m</w:t>
            </w:r>
            <w:r w:rsidRPr="00EE1931">
              <w:rPr>
                <w:rFonts w:ascii="Times New Roman" w:hAnsi="Times New Roman"/>
                <w:sz w:val="20"/>
              </w:rPr>
              <w:t>²/m2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Nebielená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5209 11 00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 plátnovej väzbe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5209 12 00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Vo väzbe trojväzbový alebo štvorväzbový keper, vrátane väzby krížového kepra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5209 19 00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 tkaniny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Bielené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5209 21 00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 plátnovej väzbe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5209 22 00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Vo väzbe trojväzbový alebo štvorväzbový keper, vrátane väzby krížového kepra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5209 29 00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 tkaniny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Farbené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5209 31 00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 plátnovej väzbe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5209 32 00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Vo väzbe trojväzbový alebo štvorväzbový keper, vrátane väzby krížového kepra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5209 39 00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 tkaniny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 rôznofarebných priadzí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5209 41 00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 plátnovej väzbe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5209 42 00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Tkaniny nazývané „denim“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5209 43 00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Vo väzbe trojväzbový alebo štvorväzbový keper, vrátane väzby krížového kepra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5209 49 00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 tkaniny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Potlačené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5209 51 00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 plátnovej väzbe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5209 52 00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Vo väzbe trojväzbový alebo štvorväzbový keper, vrátane väzby krížového kepra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5209 59 00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 tkaniny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Bavlnené tkaniny, obsahujúce menej ako 85 % hmotnosti bavlny, v zmesi hlavne alebo výlučne s chemickými vláknami, s plošnou hmotnosťou nie väčšou ako 200 g</w:t>
            </w:r>
            <w:r w:rsidRPr="00EE1931">
              <w:rPr>
                <w:rFonts w:ascii="Times New Roman" w:hAnsi="Times New Roman"/>
                <w:sz w:val="20"/>
              </w:rPr>
              <w:t>/m²/m2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Nebielená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5210 11 00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 plátnovej väzbe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5210 19 00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 tkaniny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Bielené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5210 21 00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 plátnovej väzbe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5210 29 00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 tkaniny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Farbené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5210 31 00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 plátnovej väzbe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5210 32 00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Vo väzbe trojväzbový alebo štvorväzbový keper, vrátane väzby krížového kepra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5210 39 00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 tkaniny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 rôznofarebných priadzí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5210 41 00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 plátnovej väzbe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5210 49 00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 tkaniny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Potlačené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5210 51 00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 plátnovej väzbe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5210 59 00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 tkaniny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Bavlnené tkaniny, obsahujúce menej ako 85 % hmotnosti bavlny, v zmesi hlavne alebo výlučne s chemickými vláknami, s plošnou hmotnosťou väčšou ako 200 g/m</w:t>
            </w:r>
            <w:r w:rsidRPr="00EE1931">
              <w:rPr>
                <w:rFonts w:ascii="Times New Roman" w:hAnsi="Times New Roman"/>
                <w:sz w:val="20"/>
              </w:rPr>
              <w:t>²</w:t>
            </w:r>
            <w:r w:rsidRPr="00EE1931">
              <w:rPr>
                <w:rFonts w:ascii="Times New Roman" w:hAnsi="Times New Roman"/>
                <w:sz w:val="20"/>
              </w:rPr>
              <w:t>/m2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Nebielená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5211 11 00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 plátnovej väzbe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5211 12 00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Vo väzbe trojväzbový alebo štvorväzbový keper, vrátane väzby krížového kepra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5211 19 00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 tkaniny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5211 20 00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Bielené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Farbené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5211 31 00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 plátnovej väzbe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5211 32 00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Vo väzbe trojväzbový alebo štvorväzbový keper, vrátane väzby krížového kepra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5211 39 00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 tkaniny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 rôznofarebných priadzí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5211 41 00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 plátnovej väzbe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5211 42 00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Tkaniny nazývané „denim“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450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5211 43 00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Vo väzbe trojväzbový alebo štvorväzbový keper, vrátane väzby krížového kepra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5211 49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 tkaniny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5211 49 10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Žakárové tkaniny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5211 49 90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Potlačené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5211 51 00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 plátnovej väzbe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5211 52 00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Vo väzbe trojväzbový alebo štvorväzbový keper, vrátane väzby krížového kepra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5211 59 00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 tkaniny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Ostatné bavlnené tkaniny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Vážiaca nie viac ako 200 g/m²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5212 11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Nebielená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5212 11 10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V zmesi hlavne alebo výlučne s ľanom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5212 11 90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Inak v zmesi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5212 12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Bielené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5212 12 10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V zmesi hlavne alebo výlučne s ľanom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5212 12 90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Inak v zmesi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5212 13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Farbené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5212 13 10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V zmesi hlavne alebo výlučne s ľanom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5212 13 90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Inak v zmesi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5212 14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rôznofarebných priadzí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5212 14 10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V zmesi hlavne alebo výlučne s ľanom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5212 14 90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Inak v zmesi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5212 15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Potlačené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5212 15 10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V zmesi hlavne alebo výlučne s ľanom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5212 15 90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Inak v zmesi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Vážiace viac ako 200 g/m²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5212 21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Nebielená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5212 21 10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V zmesi hlavne alebo výlučne s ľanom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5212 21 90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Inak v zmesi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5212 22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Bielené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5212 22 10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V zmesi hlavne alebo výlučne s ľanom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5212 22 90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Inak v zmesi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5212 23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Farbené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5212 23 10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V zmesi hlavne alebo výlučne s ľanom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5212 23 90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Inak v zmesi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5212 24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Z rôznofarebných priadzí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5212 24 10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V zmesi hlavne alebo výlučne s ľanom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5212 24 90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Inak v zmesi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5212 25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Potlačené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5212 25 10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V zmesi hlavne alebo výlučne s ľanom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5212 25 90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Inak v zmesi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KAPITOLA 53 - OSTATNÉ RASTLINNÉ TEXTILNÉ VLÁKNA; PAPIEROVÁ PRIADZA A TKANINY Z PAPIEROVEJ PRIADZE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5301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Ľan, surový alebo spracovaný, ale nespradený; ľanová kúdeľ a ľanový odpad (vrátane odpadu z priadze a trhaného materiálu)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5301 10 00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Ľan, surový alebo máčaný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Ľan, lámaný, trepaný, vyčesaný alebo inak spracovaný, ale nespradený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5301 21 00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Lámaný alebo trepaný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5301 29 00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5301 30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Ľanová kúdeľ a ľanový odpad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5301 30 10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Ľanová kúdeľ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5301 30 90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Ľanový odpad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5302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Pravé konope (Cannabis sativa L.), surové alebo spracované, ale nespradené; kúdeľ a odpad z pravých konopí (vrátane odpadu z priadze a trhaného materiálu)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5302 10 00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Pravé konope, surové alebo máčané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5302 90 00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5303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Juta a ostatné textilné lykové vlákna (okrem ľanu, pravého konope a ramie), surové alebo spracované, ale nespradené; kúdeľ a odpad z týchto vlákien (vrátane odpadu z priadze a trhaného materiálu)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5303 10 00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Juta a ostatné textilné lykové vlákna, surové alebo máčané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5303 90 00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5305 00 00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Kokosové, abakové (manilské konope alebo Musa textilis Nee), ramiové a ostatné rastlinné textilné vlákna, inde nešpecifikované ani nezahrnuté, surové alebo spracované, ale nespradené; kúdeľ, výčesky a odpad z týchto vlákien (vrátane odpadu z priadze a trhaného materiálu)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5306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Priadza ľanová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5306 10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Jednoduchá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Neupravené na predaj v malom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5306 10 10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S dĺžkovou hmotnosťou 833,3 decitexov alebo väčšou (metrické číslo nepresahujúce 12)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5306 10 30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S dĺžkovou hmotnosťou menšou ako 833,3 decitexov, nie však menšou ako 277,8 decitexov (metrické číslo presahujúce 12, ale nepresahujúce 36)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5306 10 50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S dĺžkovou hmotnosťou menšou ako 277,8 decitexov (metrické číslo presahujúce 36)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3,8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5306 10 90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Upravené na predaj v malom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5306 20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Násobná (zosúkaná) alebo káblovaná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5306 20 10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Neupravené na predaj v malom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5306 20 90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Upravené na predaj v malom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5307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Priadza z jutových alebo ostatných textilných lykových vlákien položky 5303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5307 10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Jednoduchá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5307 10 10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dĺžkovou hmotnosťou 1 000 decitexov alebo menšou (metrické číslo 10 alebo väčšie)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5307 10 90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 dĺžkovou hmotnosťou väčšou ako 1 000 decitexov (metrické číslo menšie ako 10)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5307 20 00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Násobná (zosúkaná) alebo káblovaná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5308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Priadza z ostatných rastlinných textilných vlákien;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5308 10 00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Kokosová priadza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5308 20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Priadza z pravých konopí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5308 20 10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Neupravené na predaj v malom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5308 20 90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Upravené na predaj v malom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4,9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5308 90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Priadza z ramie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5308 90 12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S dĺžkovou hmotnosťou 277,8 decitexov alebo väčšou (metrické číslo nepresahujúce 36)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5308 90 19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S dĺžkovou hmotnosťou menšou ako 277,8 decitexov (metrické číslo presahujúce 36)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3,8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5308 90 50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Papierová priadza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5308 90 90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3,8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5309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Ľanové tkaniny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Obsahujúca 85 % alebo viac hmotnosti ľanu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5309 11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Nebielené alebo bielené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5309 11 10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Nebielená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5309 11 90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Bielené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5309 19 00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Obsahujúce menej ako 85 % hmotnosti ľanu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5309 21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Nebielené alebo bielené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5309 21 10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Nebielená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5309 21 90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--- Bielené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5309 29 00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Tkaniny z jutových alebo ostatných textilných lykových vlákien položky 5303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5310 10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Nebielená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5310 10 10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So šírkou nepresahujúcou 150 cm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5310 10 90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-- So šírkou presahujúcou 150 cm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5310 90 00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5311 00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 xml:space="preserve"> Tkaniny z ostatných rastlinných textilných vlákien; tkaniny z papierovej priadze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5311 00 10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Z ramie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685" w:type="dxa"/>
          <w:tblInd w:w="103" w:type="dxa"/>
          <w:tblLayout w:type="fixed"/>
        </w:tblPrEx>
        <w:trPr>
          <w:trHeight w:val="225"/>
        </w:trPr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5311 00 90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2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5,8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F409B6" w:rsidRPr="00EE1931" w:rsidP="00EE193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1931">
              <w:rPr>
                <w:rFonts w:ascii="Times New Roman" w:hAnsi="Times New Roman"/>
                <w:sz w:val="20"/>
              </w:rPr>
              <w:t>0</w:t>
            </w:r>
          </w:p>
        </w:tc>
      </w:tr>
    </w:tbl>
    <w:p w:rsidR="00F409B6" w:rsidRPr="00000AD4" w:rsidP="00F409B6">
      <w:pPr>
        <w:bidi w:val="0"/>
        <w:spacing w:before="48" w:beforeLines="20" w:after="48" w:afterLines="20" w:line="240" w:lineRule="auto"/>
        <w:rPr>
          <w:rFonts w:ascii="Times New Roman" w:hAnsi="Times New Roman"/>
          <w:sz w:val="20"/>
        </w:rPr>
      </w:pPr>
      <w:bookmarkEnd w:id="9"/>
    </w:p>
    <w:sectPr w:rsidSect="00800A39">
      <w:footerReference w:type="default" r:id="rId6"/>
      <w:footnotePr>
        <w:numRestart w:val="eachPage"/>
      </w:footnotePr>
      <w:endnotePr>
        <w:numFmt w:val="decimal"/>
      </w:endnotePr>
      <w:pgSz w:w="16840" w:h="11907" w:orient="landscape" w:code="9"/>
      <w:pgMar w:top="1134" w:right="1134" w:bottom="1134" w:left="1134" w:header="1134" w:footer="1134" w:gutter="0"/>
      <w:lnNumType w:distance="0"/>
      <w:pgNumType w:start="2202"/>
      <w:cols w:space="708"/>
      <w:noEndnote w:val="0"/>
      <w:bidi w:val="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00000000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ourier">
    <w:panose1 w:val="02070409020205020404"/>
    <w:charset w:val="00"/>
    <w:family w:val="modern"/>
    <w:pitch w:val="fixed"/>
    <w:sig w:usb0="00000000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0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0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0" w:usb1="00000000" w:usb2="00000000" w:usb3="00000000" w:csb0="00000001" w:csb1="00000000"/>
  </w:font>
  <w:font w:name="System">
    <w:panose1 w:val="00000000000000000000"/>
    <w:charset w:val="00"/>
    <w:family w:val="swiss"/>
    <w:pitch w:val="variable"/>
    <w:sig w:usb0="00000000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00000" w:usb3="00000000" w:csb0="80000000" w:csb1="00000000"/>
  </w:font>
  <w:font w:name="MS Mincho">
    <w:altName w:val="Arial Unicode MS"/>
    <w:panose1 w:val="02020609040205080304"/>
    <w:charset w:val="80"/>
    <w:family w:val="roman"/>
    <w:pitch w:val="fixed"/>
    <w:sig w:usb0="00000000" w:usb1="00000000" w:usb2="00000000" w:usb3="00000000" w:csb0="00020000" w:csb1="00000000"/>
  </w:font>
  <w:font w:name="Batang">
    <w:altName w:val="Arial Unicode MS"/>
    <w:panose1 w:val="02030600000101010101"/>
    <w:charset w:val="81"/>
    <w:family w:val="auto"/>
    <w:pitch w:val="fixed"/>
    <w:sig w:usb0="00000000" w:usb1="00000000" w:usb2="00000000" w:usb3="00000000" w:csb0="00080000" w:csb1="00000000"/>
  </w:font>
  <w:font w:name="SimSun">
    <w:altName w:val="Arial Unicode MS"/>
    <w:panose1 w:val="02010600030101010101"/>
    <w:charset w:val="86"/>
    <w:family w:val="auto"/>
    <w:pitch w:val="variable"/>
    <w:sig w:usb0="00000000" w:usb1="00000000" w:usb2="00000000" w:usb3="00000000" w:csb0="00040000" w:csb1="00000000"/>
  </w:font>
  <w:font w:name="PMingLiU">
    <w:altName w:val="ˇPs?Ocu?e"/>
    <w:panose1 w:val="02010601000101010101"/>
    <w:charset w:val="88"/>
    <w:family w:val="auto"/>
    <w:pitch w:val="variable"/>
    <w:sig w:usb0="00000000" w:usb1="00000000" w:usb2="00000000" w:usb3="00000000" w:csb0="00100000" w:csb1="00000000"/>
  </w:font>
  <w:font w:name="MS Gothic">
    <w:altName w:val="?l?r SVbN"/>
    <w:panose1 w:val="020B0609070205080204"/>
    <w:charset w:val="80"/>
    <w:family w:val="modern"/>
    <w:pitch w:val="fixed"/>
    <w:sig w:usb0="00000000" w:usb1="00000000" w:usb2="00000000" w:usb3="00000000" w:csb0="00020000" w:csb1="00000000"/>
  </w:font>
  <w:font w:name="Dotum">
    <w:altName w:val="Ąě˘¬??"/>
    <w:panose1 w:val="020B0600000101010101"/>
    <w:charset w:val="81"/>
    <w:family w:val="modern"/>
    <w:pitch w:val="fixed"/>
    <w:sig w:usb0="00000000" w:usb1="00000000" w:usb2="00000000" w:usb3="00000000" w:csb0="00080000" w:csb1="00000000"/>
  </w:font>
  <w:font w:name="SimHei">
    <w:altName w:val="?¨˛¨§?"/>
    <w:panose1 w:val="02010600030101010101"/>
    <w:charset w:val="86"/>
    <w:family w:val="modern"/>
    <w:pitch w:val="fixed"/>
    <w:sig w:usb0="00000000" w:usb1="00000000" w:usb2="00000000" w:usb3="00000000" w:csb0="00040000" w:csb1="00000000"/>
  </w:font>
  <w:font w:name="MingLiU">
    <w:altName w:val="?Ocu?e"/>
    <w:panose1 w:val="02010609000101010101"/>
    <w:charset w:val="88"/>
    <w:family w:val="modern"/>
    <w:pitch w:val="fixed"/>
    <w:sig w:usb0="00000000" w:usb1="00000000" w:usb2="00000000" w:usb3="00000000" w:csb0="00100000" w:csb1="00000000"/>
  </w:font>
  <w:font w:name="Mincho">
    <w:altName w:val="??fc"/>
    <w:panose1 w:val="02020609040305080305"/>
    <w:charset w:val="80"/>
    <w:family w:val="roman"/>
    <w:pitch w:val="fixed"/>
    <w:sig w:usb0="00000000" w:usb1="00000000" w:usb2="00000000" w:usb3="00000000" w:csb0="00020000" w:csb1="00000000"/>
  </w:font>
  <w:font w:name="Gulim">
    <w:altName w:val="ˇľ?˘¬˘­"/>
    <w:panose1 w:val="020B0600000101010101"/>
    <w:charset w:val="81"/>
    <w:family w:val="roman"/>
    <w:pitch w:val="fixed"/>
    <w:sig w:usb0="00000000" w:usb1="00000000" w:usb2="00000000" w:usb3="00000000" w:csb0="00080000" w:csb1="00000000"/>
  </w:font>
  <w:font w:name="Century">
    <w:panose1 w:val="02040604050505020304"/>
    <w:charset w:val="EE"/>
    <w:family w:val="roman"/>
    <w:pitch w:val="variable"/>
    <w:sig w:usb0="00000000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00000000" w:usb1="00000000" w:usb2="00000000" w:usb3="00000000" w:csb0="00010000" w:csb1="00000000"/>
  </w:font>
  <w:font w:name="Cordia New">
    <w:panose1 w:val="020B0304020202020204"/>
    <w:charset w:val="DE"/>
    <w:family w:val="roman"/>
    <w:pitch w:val="variable"/>
    <w:sig w:usb0="00000000" w:usb1="00000000" w:usb2="00000000" w:usb3="00000000" w:csb0="00010000" w:csb1="00000000"/>
  </w:font>
  <w:font w:name="Mangal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Latha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ylfaen">
    <w:panose1 w:val="010A0502050306030303"/>
    <w:charset w:val="EE"/>
    <w:family w:val="roman"/>
    <w:pitch w:val="variable"/>
    <w:sig w:usb0="00000000" w:usb1="00000000" w:usb2="00000000" w:usb3="00000000" w:csb0="0000009F" w:csb1="00000000"/>
  </w:font>
  <w:font w:name="Vrinda">
    <w:panose1 w:val="01010600010101010101"/>
    <w:charset w:val="00"/>
    <w:family w:val="auto"/>
    <w:pitch w:val="variable"/>
    <w:sig w:usb0="00000000" w:usb1="00000000" w:usb2="00000000" w:usb3="00000000" w:csb0="00000001" w:csb1="00000000"/>
  </w:font>
  <w:font w:name="Raav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hrut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endnya">
    <w:panose1 w:val="00000400000000000000"/>
    <w:charset w:val="01"/>
    <w:family w:val="roman"/>
    <w:pitch w:val="variable"/>
    <w:sig w:usb0="00000000" w:usb1="00000000" w:usb2="00000000" w:usb3="00000000" w:csb0="00000000" w:csb1="00000000"/>
  </w:font>
  <w:font w:name="Gautam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Tunga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Estrangelo Edessa">
    <w:panose1 w:val="020B0604020202020204"/>
    <w:charset w:val="00"/>
    <w:family w:val="script"/>
    <w:pitch w:val="variable"/>
    <w:sig w:usb0="00000000" w:usb1="00000000" w:usb2="00000000" w:usb3="00000000" w:csb0="00000001" w:csb1="00000000"/>
  </w:font>
  <w:font w:name="Kartika">
    <w:panose1 w:val="02020503030404060203"/>
    <w:charset w:val="00"/>
    <w:family w:val="roman"/>
    <w:pitch w:val="variable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Tahoma">
    <w:panose1 w:val="020B0604030504040204"/>
    <w:charset w:val="EE"/>
    <w:family w:val="swiss"/>
    <w:pitch w:val="variable"/>
    <w:sig w:usb0="00000000" w:usb1="00000000" w:usb2="00000000" w:usb3="00000000" w:csb0="000101FF" w:csb1="00000000"/>
  </w:font>
  <w:font w:name="Arial Narrow">
    <w:panose1 w:val="020B0506020202030204"/>
    <w:charset w:val="EE"/>
    <w:family w:val="swiss"/>
    <w:pitch w:val="variable"/>
    <w:sig w:usb0="00000000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00000000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EUAlbertina-Regular-Identity-H">
    <w:altName w:val="Arial Unicode MS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EUAlbertina">
    <w:altName w:val="Times New Roman"/>
    <w:panose1 w:val="00000000000000000000"/>
    <w:charset w:val="EE"/>
    <w:family w:val="roman"/>
    <w:pitch w:val="default"/>
    <w:sig w:usb0="00000000" w:usb1="00000000" w:usb2="00000000" w:usb3="00000000" w:csb0="00000003" w:csb1="00000000"/>
  </w:font>
  <w:font w:name="¹ÙÅÁ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algun Gothic">
    <w:altName w:val="Arial Unicode MS"/>
    <w:panose1 w:val="020B0503020000020004"/>
    <w:charset w:val="81"/>
    <w:family w:val="swiss"/>
    <w:pitch w:val="variable"/>
    <w:sig w:usb0="00000000" w:usb1="00000000" w:usb2="00000000" w:usb3="00000000" w:csb0="00080001" w:csb1="00000000"/>
  </w:font>
  <w:font w:name="BatangChe">
    <w:altName w:val="Arial Unicode MS"/>
    <w:panose1 w:val="02030609000101010101"/>
    <w:charset w:val="81"/>
    <w:family w:val="modern"/>
    <w:pitch w:val="fixed"/>
    <w:sig w:usb0="00000000" w:usb1="00000000" w:usb2="00000000" w:usb3="00000000" w:csb0="0008009F" w:csb1="00000000"/>
  </w:font>
  <w:font w:name="Bookman">
    <w:altName w:val="Bookman Old Style"/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Times">
    <w:panose1 w:val="00000000000000000000"/>
    <w:charset w:val="EE"/>
    <w:family w:val="roman"/>
    <w:pitch w:val="variable"/>
    <w:sig w:usb0="00000000" w:usb1="00000000" w:usb2="00000000" w:usb3="00000000" w:csb0="000001FF" w:csb1="00000000"/>
  </w:font>
  <w:font w:name="Book Antiqua">
    <w:panose1 w:val="02040602050305030304"/>
    <w:charset w:val="EE"/>
    <w:family w:val="roman"/>
    <w:pitch w:val="variable"/>
    <w:sig w:usb0="00000000" w:usb1="00000000" w:usb2="00000000" w:usb3="00000000" w:csb0="0000009F" w:csb1="00000000"/>
  </w:font>
  <w:font w:name="CG Times"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Marlett">
    <w:panose1 w:val="00000000000000000000"/>
    <w:charset w:val="02"/>
    <w:family w:val="auto"/>
    <w:pitch w:val="variable"/>
    <w:sig w:usb0="00000000" w:usb1="00000000" w:usb2="00000000" w:usb3="00000000" w:csb0="80000000" w:csb1="00000000"/>
  </w:font>
  <w:font w:name="Lucida Console">
    <w:panose1 w:val="020B0609040504020204"/>
    <w:charset w:val="EE"/>
    <w:family w:val="modern"/>
    <w:pitch w:val="fixed"/>
    <w:sig w:usb0="00000000" w:usb1="00000000" w:usb2="00000000" w:usb3="00000000" w:csb0="0000001F" w:csb1="00000000"/>
  </w:font>
  <w:font w:name="Lucida Sans Unicode">
    <w:panose1 w:val="020B0602030504020204"/>
    <w:charset w:val="EE"/>
    <w:family w:val="swiss"/>
    <w:pitch w:val="variable"/>
    <w:sig w:usb0="00000000" w:usb1="00000000" w:usb2="00000000" w:usb3="00000000" w:csb0="0000003F" w:csb1="00000000"/>
  </w:font>
  <w:font w:name="Verdana">
    <w:panose1 w:val="020B0604030504040204"/>
    <w:charset w:val="EE"/>
    <w:family w:val="swiss"/>
    <w:pitch w:val="variable"/>
    <w:sig w:usb0="00000000" w:usb1="00000000" w:usb2="00000000" w:usb3="00000000" w:csb0="0000019F" w:csb1="00000000"/>
  </w:font>
  <w:font w:name="Arial Black">
    <w:panose1 w:val="020B0A04020102020204"/>
    <w:charset w:val="EE"/>
    <w:family w:val="swiss"/>
    <w:pitch w:val="variable"/>
    <w:sig w:usb0="00000000" w:usb1="00000000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000" w:usb1="00000000" w:usb2="00000000" w:usb3="00000000" w:csb0="0000009F" w:csb1="00000000"/>
  </w:font>
  <w:font w:name="Impact">
    <w:panose1 w:val="020B0806030902050204"/>
    <w:charset w:val="EE"/>
    <w:family w:val="swiss"/>
    <w:pitch w:val="variable"/>
    <w:sig w:usb0="00000000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000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000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00000000" w:usb1="00000000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000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00000000" w:usb2="00000000" w:usb3="00000000" w:csb0="80000000" w:csb1="00000000"/>
  </w:font>
  <w:font w:name="MV Bol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00000000" w:usb1="00000000" w:usb2="00000000" w:usb3="00000000" w:csb0="000101FF" w:csb1="00000000"/>
  </w:font>
  <w:font w:name="@Arial Unicode MS"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Bookman Old Style">
    <w:panose1 w:val="02050604050505020204"/>
    <w:charset w:val="EE"/>
    <w:family w:val="roman"/>
    <w:pitch w:val="variable"/>
    <w:sig w:usb0="00000000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000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000" w:usb1="00000000" w:usb2="00000000" w:usb3="00000000" w:csb0="0000009F" w:csb1="00000000"/>
  </w:font>
  <w:font w:name="MS Outlook">
    <w:panose1 w:val="05010100010000000000"/>
    <w:charset w:val="02"/>
    <w:family w:val="auto"/>
    <w:pitch w:val="variable"/>
    <w:sig w:usb0="00000000" w:usb1="00000000" w:usb2="00000000" w:usb3="00000000" w:csb0="80000000" w:csb1="00000000"/>
  </w:font>
  <w:font w:name="Monotype Corsiva">
    <w:panose1 w:val="03010101010201010101"/>
    <w:charset w:val="EE"/>
    <w:family w:val="script"/>
    <w:pitch w:val="variable"/>
    <w:sig w:usb0="00000000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0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00000000" w:usb2="00000000" w:usb3="00000000" w:csb0="80000000" w:csb1="00000000"/>
  </w:font>
  <w:font w:name="Bookshelf Symbol 7">
    <w:panose1 w:val="05010101010101010101"/>
    <w:charset w:val="02"/>
    <w:family w:val="auto"/>
    <w:pitch w:val="variable"/>
    <w:sig w:usb0="00000000" w:usb1="00000000" w:usb2="00000000" w:usb3="00000000" w:csb0="80000000" w:csb1="00000000"/>
  </w:font>
  <w:font w:name="MS Reference Sans Serif">
    <w:panose1 w:val="020B0604030504040204"/>
    <w:charset w:val="EE"/>
    <w:family w:val="swiss"/>
    <w:pitch w:val="variable"/>
    <w:sig w:usb0="00000000" w:usb1="00000000" w:usb2="00000000" w:usb3="00000000" w:csb0="0000019F" w:csb1="00000000"/>
  </w:font>
  <w:font w:name="MS Reference Specialty">
    <w:panose1 w:val="05000500000000000000"/>
    <w:charset w:val="02"/>
    <w:family w:val="auto"/>
    <w:pitch w:val="variable"/>
    <w:sig w:usb0="00000000" w:usb1="0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00000000" w:usb2="00000000" w:usb3="00000000" w:csb0="80000000" w:csb1="00000000"/>
  </w:font>
  <w:font w:name="Candara">
    <w:panose1 w:val="020E0502030303020204"/>
    <w:charset w:val="EE"/>
    <w:family w:val="swiss"/>
    <w:pitch w:val="variable"/>
    <w:sig w:usb0="00000000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00000000" w:usb1="00000000" w:usb2="00000000" w:usb3="00000000" w:csb0="0000009F" w:csb1="00000000"/>
  </w:font>
  <w:font w:name="Constantia">
    <w:panose1 w:val="02030602050306030303"/>
    <w:charset w:val="EE"/>
    <w:family w:val="roman"/>
    <w:pitch w:val="variable"/>
    <w:sig w:usb0="00000000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00000000" w:usb1="00000000" w:usb2="00000000" w:usb3="00000000" w:csb0="0000009F" w:csb1="00000000"/>
  </w:font>
  <w:font w:name="@Batang">
    <w:panose1 w:val="00000000000000000000"/>
    <w:charset w:val="81"/>
    <w:family w:val="auto"/>
    <w:pitch w:val="fixed"/>
    <w:sig w:usb0="00000000" w:usb1="00000000" w:usb2="00000000" w:usb3="00000000" w:csb0="00080000" w:csb1="00000000"/>
  </w:font>
  <w:font w:name="@Gulim">
    <w:panose1 w:val="00000000000000000000"/>
    <w:charset w:val="81"/>
    <w:family w:val="roman"/>
    <w:pitch w:val="fixed"/>
    <w:sig w:usb0="00000000" w:usb1="00000000" w:usb2="00000000" w:usb3="00000000" w:csb0="00080000" w:csb1="00000000"/>
  </w:font>
  <w:font w:name="@Malgun Gothic">
    <w:panose1 w:val="00000000000000000000"/>
    <w:charset w:val="81"/>
    <w:family w:val="swiss"/>
    <w:pitch w:val="variable"/>
    <w:sig w:usb0="00000000" w:usb1="00000000" w:usb2="00000000" w:usb3="00000000" w:csb0="00080001" w:csb1="00000000"/>
  </w:font>
  <w:font w:name="@BatangChe">
    <w:panose1 w:val="00000000000000000000"/>
    <w:charset w:val="81"/>
    <w:family w:val="modern"/>
    <w:pitch w:val="fixed"/>
    <w:sig w:usb0="00000000" w:usb1="00000000" w:usb2="00000000" w:usb3="00000000" w:csb0="0008009F" w:csb1="00000000"/>
  </w:font>
  <w:font w:name="@Dotum">
    <w:panose1 w:val="00000000000000000000"/>
    <w:charset w:val="81"/>
    <w:family w:val="modern"/>
    <w:pitch w:val="fixed"/>
    <w:sig w:usb0="00000000" w:usb1="00000000" w:usb2="00000000" w:usb3="00000000" w:csb0="00080000" w:csb1="00000000"/>
  </w:font>
  <w:font w:name="@MS Mincho">
    <w:panose1 w:val="00000000000000000000"/>
    <w:charset w:val="80"/>
    <w:family w:val="roman"/>
    <w:pitch w:val="fixed"/>
    <w:sig w:usb0="00000000" w:usb1="00000000" w:usb2="00000000" w:usb3="00000000" w:csb0="00020000" w:csb1="00000000"/>
  </w:font>
  <w:font w:name="Times New (W1)">
    <w:altName w:val="Times New Roman"/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TimesNewRoman">
    <w:altName w:val="Times New Roman"/>
    <w:panose1 w:val="00000000000000000000"/>
    <w:charset w:val="CC"/>
    <w:family w:val="roman"/>
    <w:pitch w:val="default"/>
    <w:sig w:usb0="00000000" w:usb1="00000000" w:usb2="00000000" w:usb3="00000000" w:csb0="00000005" w:csb1="00000000"/>
  </w:font>
  <w:font w:name="Times-Roman">
    <w:altName w:val="Times New Roman"/>
    <w:panose1 w:val="00000000000000000000"/>
    <w:charset w:val="4D"/>
    <w:family w:val="roman"/>
    <w:pitch w:val="default"/>
    <w:sig w:usb0="00000000" w:usb1="00000000" w:usb2="00000000" w:usb3="00000000" w:csb0="00000000" w:csb1="00000000"/>
  </w:font>
  <w:font w:name="Microsoft Sans Serif (Vietnames">
    <w:panose1 w:val="00000000000000000000"/>
    <w:charset w:val="A3"/>
    <w:family w:val="swiss"/>
    <w:pitch w:val="variable"/>
    <w:sig w:usb0="00000000" w:usb1="00000000" w:usb2="00000000" w:usb3="00000000" w:csb0="00000100" w:csb1="00000000"/>
  </w:font>
  <w:font w:name="MS Reference Sans Serif (Vietna">
    <w:panose1 w:val="00000000000000000000"/>
    <w:charset w:val="A3"/>
    <w:family w:val="swiss"/>
    <w:pitch w:val="variable"/>
    <w:sig w:usb0="00000000" w:usb1="00000000" w:usb2="00000000" w:usb3="00000000" w:csb0="00000100" w:csb1="00000000"/>
  </w:font>
  <w:font w:name="MAC C Times">
    <w:altName w:val="Courier New"/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@SimSun">
    <w:panose1 w:val="00000000000000000000"/>
    <w:charset w:val="86"/>
    <w:family w:val="auto"/>
    <w:pitch w:val="variable"/>
    <w:sig w:usb0="00000000" w:usb1="0000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931" w:rsidP="00574B20">
    <w:pPr>
      <w:pStyle w:val="Footer"/>
      <w:pBdr>
        <w:bottom w:val="single" w:sz="4" w:space="1" w:color="auto"/>
      </w:pBdr>
      <w:bidi w:val="0"/>
      <w:spacing w:after="60"/>
      <w:rPr>
        <w:rFonts w:ascii="Times New Roman" w:hAnsi="Times New Roman"/>
      </w:rPr>
    </w:pPr>
  </w:p>
  <w:p w:rsidR="00EE1931" w:rsidP="00574B20">
    <w:pPr>
      <w:pStyle w:val="Footer"/>
      <w:bidi w:val="0"/>
      <w:rPr>
        <w:rFonts w:ascii="Times New Roman" w:hAnsi="Times New Roman"/>
      </w:rPr>
    </w:pPr>
    <w:bookmarkStart w:id="12" w:name="CoteFooter"/>
    <w:bookmarkEnd w:id="12"/>
    <w:r>
      <w:rPr>
        <w:rFonts w:ascii="Times New Roman" w:hAnsi="Times New Roman"/>
      </w:rPr>
      <w:t>14764/11 ADD 18</w:t>
      <w:tab/>
    </w:r>
    <w:bookmarkStart w:id="13" w:name="SuplCote"/>
    <w:bookmarkEnd w:id="13"/>
    <w:r>
      <w:rPr>
        <w:rFonts w:ascii="Times New Roman" w:hAnsi="Times New Roman"/>
      </w:rPr>
      <w:tab/>
    </w:r>
    <w:bookmarkStart w:id="14" w:name="Init"/>
    <w:bookmarkEnd w:id="14"/>
    <w:r>
      <w:rPr>
        <w:rFonts w:ascii="Times New Roman" w:hAnsi="Times New Roman"/>
      </w:rPr>
      <w:t>AK/mse</w:t>
      <w:tab/>
    </w:r>
  </w:p>
  <w:p w:rsidR="00EE1931" w:rsidP="00574B20">
    <w:pPr>
      <w:pStyle w:val="Footer"/>
      <w:tabs>
        <w:tab w:val="clear" w:pos="7371"/>
      </w:tabs>
      <w:bidi w:val="0"/>
      <w:spacing w:line="280" w:lineRule="exact"/>
      <w:rPr>
        <w:rFonts w:ascii="Times New Roman" w:hAnsi="Times New Roman"/>
      </w:rPr>
    </w:pPr>
    <w:r>
      <w:rPr>
        <w:rFonts w:ascii="Times New Roman" w:hAnsi="Times New Roman"/>
      </w:rPr>
      <w:tab/>
    </w:r>
    <w:bookmarkStart w:id="15" w:name="DG"/>
    <w:bookmarkEnd w:id="15"/>
    <w:r>
      <w:rPr>
        <w:rFonts w:ascii="Times New Roman" w:hAnsi="Times New Roman"/>
      </w:rPr>
      <w:t>DG C</w:t>
      <w:tab/>
    </w:r>
    <w:bookmarkStart w:id="16" w:name="FooterCoteSec"/>
    <w:r>
      <w:rPr>
        <w:rFonts w:ascii="Times New Roman" w:hAnsi="Times New Roman"/>
        <w:b/>
        <w:position w:val="-4"/>
        <w:sz w:val="36"/>
      </w:rPr>
      <w:t xml:space="preserve"> </w:t>
    </w:r>
    <w:bookmarkEnd w:id="16"/>
    <w:r>
      <w:rPr>
        <w:rFonts w:ascii="Times New Roman" w:hAnsi="Times New Roman"/>
        <w:b/>
        <w:position w:val="-4"/>
        <w:sz w:val="36"/>
      </w:rPr>
      <w:t> SK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931" w:rsidP="00574B20">
    <w:pPr>
      <w:pStyle w:val="Footer"/>
      <w:bidi w:val="0"/>
      <w:rPr>
        <w:rFonts w:ascii="Times New Roman" w:hAnsi="Times New Roman"/>
      </w:rPr>
    </w:pPr>
  </w:p>
  <w:p w:rsidR="00EE1931" w:rsidRPr="00DB4541" w:rsidP="00574B20">
    <w:pPr>
      <w:pStyle w:val="Footer"/>
      <w:bidi w:val="0"/>
      <w:jc w:val="center"/>
      <w:rPr>
        <w:rFonts w:ascii="Times New Roman" w:hAnsi="Times New Roman"/>
      </w:rPr>
    </w:pPr>
    <w:r>
      <w:rPr>
        <w:rFonts w:ascii="Times New Roman" w:hAnsi="Times New Roman"/>
      </w:rPr>
      <w:t xml:space="preserve">EU/CO/PE/Príloha I/sk </w:t>
    </w: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 PAGE </w:instrText>
    </w:r>
    <w:r>
      <w:rPr>
        <w:rStyle w:val="PageNumber"/>
        <w:rFonts w:ascii="Times New Roman" w:hAnsi="Times New Roman"/>
      </w:rPr>
      <w:fldChar w:fldCharType="separate"/>
    </w:r>
    <w:r w:rsidR="00A4248B">
      <w:rPr>
        <w:rStyle w:val="PageNumber"/>
        <w:rFonts w:ascii="Times New Roman" w:hAnsi="Times New Roman"/>
        <w:noProof/>
      </w:rPr>
      <w:t>2202</w:t>
    </w:r>
    <w:r>
      <w:rPr>
        <w:rStyle w:val="PageNumber"/>
        <w:rFonts w:ascii="Times New Roman" w:hAnsi="Times New Roman"/>
      </w:rP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F4273"/>
    <w:multiLevelType w:val="singleLevel"/>
    <w:tmpl w:val="6276CDDE"/>
    <w:lvl w:ilvl="0">
      <w:start w:val="1"/>
      <w:numFmt w:val="upperRoman"/>
      <w:pStyle w:val="Par-dash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">
    <w:nsid w:val="13C34E21"/>
    <w:multiLevelType w:val="multilevel"/>
    <w:tmpl w:val="A1D260E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u w:val="none"/>
        <w:rtl w:val="0"/>
        <w:cs w:val="0"/>
      </w:rPr>
    </w:lvl>
    <w:lvl w:ilvl="1">
      <w:start w:val="1"/>
      <w:numFmt w:val="upperLetter"/>
      <w:lvlText w:val="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u w:val="none"/>
        <w:rtl w:val="0"/>
        <w:cs w:val="0"/>
      </w:rPr>
    </w:lvl>
    <w:lvl w:ilvl="2">
      <w:start w:val="1"/>
      <w:numFmt w:val="decimal"/>
      <w:lvlText w:val="%3.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b w:val="0"/>
        <w:i w:val="0"/>
        <w:sz w:val="24"/>
        <w:u w:val="none"/>
        <w:rtl w:val="0"/>
        <w:cs w:val="0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u w:val="none"/>
        <w:rtl w:val="0"/>
        <w:cs w:val="0"/>
      </w:rPr>
    </w:lvl>
    <w:lvl w:ilvl="4">
      <w:start w:val="1"/>
      <w:numFmt w:val="lowerRoman"/>
      <w:lvlText w:val="(%5)"/>
      <w:lvlJc w:val="left"/>
      <w:pPr>
        <w:tabs>
          <w:tab w:val="num" w:pos="2988"/>
        </w:tabs>
        <w:ind w:left="2835" w:hanging="567"/>
      </w:pPr>
      <w:rPr>
        <w:rFonts w:ascii="Times New Roman" w:hAnsi="Times New Roman" w:cs="Times New Roman" w:hint="default"/>
        <w:rtl w:val="0"/>
        <w:cs w:val="0"/>
      </w:rPr>
    </w:lvl>
    <w:lvl w:ilvl="5">
      <w:start w:val="1"/>
      <w:numFmt w:val="bullet"/>
      <w:lvlText w:val="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  <w:color w:val="auto"/>
      </w:rPr>
    </w:lvl>
    <w:lvl w:ilvl="7">
      <w:start w:val="1"/>
      <w:numFmt w:val="decimal"/>
      <w:lvlText w:val="%8)"/>
      <w:lvlJc w:val="left"/>
      <w:pPr>
        <w:tabs>
          <w:tab w:val="num" w:pos="4536"/>
        </w:tabs>
        <w:ind w:left="4536" w:hanging="567"/>
      </w:pPr>
      <w:rPr>
        <w:rFonts w:ascii="Times New Roman" w:hAnsi="Times New Roman" w:cs="Times New Roman" w:hint="default"/>
        <w:rtl w:val="0"/>
        <w:cs w:val="0"/>
      </w:rPr>
    </w:lvl>
    <w:lvl w:ilvl="8">
      <w:start w:val="1"/>
      <w:numFmt w:val="bullet"/>
      <w:lvlText w:val="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  <w:color w:val="auto"/>
      </w:rPr>
    </w:lvl>
  </w:abstractNum>
  <w:abstractNum w:abstractNumId="2">
    <w:nsid w:val="22CA659A"/>
    <w:multiLevelType w:val="singleLevel"/>
    <w:tmpl w:val="7B9C897A"/>
    <w:lvl w:ilvl="0">
      <w:start w:val="1"/>
      <w:numFmt w:val="bullet"/>
      <w:pStyle w:val="EntLogo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</w:abstractNum>
  <w:abstractNum w:abstractNumId="3">
    <w:nsid w:val="22D918D1"/>
    <w:multiLevelType w:val="multilevel"/>
    <w:tmpl w:val="DE2606C8"/>
    <w:lvl w:ilvl="0">
      <w:start w:val="1"/>
      <w:numFmt w:val="decimal"/>
      <w:pStyle w:val="Heading1"/>
      <w:lvlText w:val="%1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4">
      <w:start w:val="1"/>
      <w:numFmt w:val="none"/>
      <w:lvlJc w:val="left"/>
      <w:pPr>
        <w:tabs>
          <w:tab w:val="num" w:pos="360"/>
        </w:tabs>
        <w:ind w:left="0" w:firstLine="0"/>
      </w:pPr>
      <w:rPr>
        <w:rFonts w:cs="Times New Roman"/>
        <w:rtl w:val="0"/>
        <w:cs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</w:abstractNum>
  <w:abstractNum w:abstractNumId="4">
    <w:nsid w:val="2AF76E7A"/>
    <w:multiLevelType w:val="singleLevel"/>
    <w:tmpl w:val="C74C5A32"/>
    <w:name w:val="Bullet 1"/>
    <w:lvl w:ilvl="0">
      <w:start w:val="1"/>
      <w:numFmt w:val="bullet"/>
      <w:pStyle w:val="Bullet1"/>
      <w:lvlText w:val=""/>
      <w:lvlJc w:val="left"/>
      <w:pPr>
        <w:tabs>
          <w:tab w:val="num" w:pos="1417"/>
        </w:tabs>
        <w:ind w:left="1417" w:hanging="567"/>
      </w:pPr>
      <w:rPr>
        <w:rFonts w:ascii="Symbol" w:hAnsi="Symbol" w:hint="default"/>
      </w:rPr>
    </w:lvl>
  </w:abstractNum>
  <w:abstractNum w:abstractNumId="5">
    <w:nsid w:val="2D2D468B"/>
    <w:multiLevelType w:val="singleLevel"/>
    <w:tmpl w:val="A18042A8"/>
    <w:lvl w:ilvl="0">
      <w:start w:val="1"/>
      <w:numFmt w:val="upperLetter"/>
      <w:pStyle w:val="TOC3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6">
    <w:nsid w:val="2DB37182"/>
    <w:multiLevelType w:val="singleLevel"/>
    <w:tmpl w:val="F612DBDC"/>
    <w:lvl w:ilvl="0">
      <w:start w:val="1"/>
      <w:numFmt w:val="lowerRoman"/>
      <w:lvlText w:val="(%1)"/>
      <w:lvlJc w:val="left"/>
      <w:pPr>
        <w:tabs>
          <w:tab w:val="num" w:pos="720"/>
        </w:tabs>
        <w:ind w:left="567" w:hanging="567"/>
      </w:pPr>
      <w:rPr>
        <w:rFonts w:cs="Times New Roman"/>
        <w:rtl w:val="0"/>
        <w:cs w:val="0"/>
      </w:rPr>
    </w:lvl>
  </w:abstractNum>
  <w:abstractNum w:abstractNumId="7">
    <w:nsid w:val="394F5925"/>
    <w:multiLevelType w:val="singleLevel"/>
    <w:tmpl w:val="395C08BE"/>
    <w:lvl w:ilvl="0">
      <w:start w:val="1"/>
      <w:numFmt w:val="decimal"/>
      <w:pStyle w:val="Par-number11"/>
      <w:lvlText w:val="(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8">
    <w:nsid w:val="3A5459E8"/>
    <w:multiLevelType w:val="singleLevel"/>
    <w:tmpl w:val="2188C922"/>
    <w:name w:val="Tiret 1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9">
    <w:nsid w:val="3BA736C9"/>
    <w:multiLevelType w:val="singleLevel"/>
    <w:tmpl w:val="F00A6C0C"/>
    <w:name w:val="Tiret 0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0">
    <w:nsid w:val="3C90278F"/>
    <w:multiLevelType w:val="singleLevel"/>
    <w:tmpl w:val="0FE08974"/>
    <w:name w:val="Tiret 3"/>
    <w:lvl w:ilvl="0">
      <w:start w:val="1"/>
      <w:numFmt w:val="bullet"/>
      <w:pStyle w:val="Tiret3"/>
      <w:lvlText w:val="–"/>
      <w:lvlJc w:val="left"/>
      <w:pPr>
        <w:tabs>
          <w:tab w:val="num" w:pos="2551"/>
        </w:tabs>
        <w:ind w:left="2551" w:hanging="567"/>
      </w:pPr>
    </w:lvl>
  </w:abstractNum>
  <w:abstractNum w:abstractNumId="11">
    <w:nsid w:val="3DD66C9D"/>
    <w:multiLevelType w:val="singleLevel"/>
    <w:tmpl w:val="E5905DC2"/>
    <w:lvl w:ilvl="0">
      <w:start w:val="1"/>
      <w:numFmt w:val="lowerLetter"/>
      <w:lvlText w:val="(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2">
    <w:nsid w:val="3FC80B1B"/>
    <w:multiLevelType w:val="singleLevel"/>
    <w:tmpl w:val="C11CD6E2"/>
    <w:lvl w:ilvl="0">
      <w:start w:val="1"/>
      <w:numFmt w:val="decimal"/>
      <w:pStyle w:val="EntEmet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3">
    <w:nsid w:val="436E0A5D"/>
    <w:multiLevelType w:val="singleLevel"/>
    <w:tmpl w:val="9C807126"/>
    <w:lvl w:ilvl="0">
      <w:start w:val="1"/>
      <w:numFmt w:val="bullet"/>
      <w:pStyle w:val="TOC1"/>
      <w:lvlText w:val="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4">
    <w:nsid w:val="48842C30"/>
    <w:multiLevelType w:val="singleLevel"/>
    <w:tmpl w:val="4FA60B90"/>
    <w:name w:val="Bullet 4"/>
    <w:lvl w:ilvl="0">
      <w:start w:val="1"/>
      <w:numFmt w:val="bullet"/>
      <w:pStyle w:val="Bullet4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</w:rPr>
    </w:lvl>
  </w:abstractNum>
  <w:abstractNum w:abstractNumId="15">
    <w:nsid w:val="54593082"/>
    <w:multiLevelType w:val="singleLevel"/>
    <w:tmpl w:val="EDE069AC"/>
    <w:name w:val="Bullet 0"/>
    <w:lvl w:ilvl="0">
      <w:start w:val="1"/>
      <w:numFmt w:val="bullet"/>
      <w:pStyle w:val="Bullet0"/>
      <w:lvlText w:val=""/>
      <w:lvlJc w:val="left"/>
      <w:pPr>
        <w:tabs>
          <w:tab w:val="num" w:pos="850"/>
        </w:tabs>
        <w:ind w:left="850" w:hanging="850"/>
      </w:pPr>
      <w:rPr>
        <w:rFonts w:ascii="Symbol" w:hAnsi="Symbol" w:hint="default"/>
      </w:rPr>
    </w:lvl>
  </w:abstractNum>
  <w:abstractNum w:abstractNumId="16">
    <w:nsid w:val="568864DC"/>
    <w:multiLevelType w:val="singleLevel"/>
    <w:tmpl w:val="485EBDAC"/>
    <w:name w:val="Tiret 4"/>
    <w:lvl w:ilvl="0">
      <w:start w:val="1"/>
      <w:numFmt w:val="bullet"/>
      <w:pStyle w:val="Tiret4"/>
      <w:lvlText w:val="–"/>
      <w:lvlJc w:val="left"/>
      <w:pPr>
        <w:tabs>
          <w:tab w:val="num" w:pos="3118"/>
        </w:tabs>
        <w:ind w:left="3118" w:hanging="567"/>
      </w:pPr>
    </w:lvl>
  </w:abstractNum>
  <w:abstractNum w:abstractNumId="17">
    <w:nsid w:val="5F342530"/>
    <w:multiLevelType w:val="singleLevel"/>
    <w:tmpl w:val="D5444702"/>
    <w:name w:val="Bullet 3"/>
    <w:lvl w:ilvl="0">
      <w:start w:val="1"/>
      <w:numFmt w:val="bullet"/>
      <w:pStyle w:val="Bullet3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</w:rPr>
    </w:lvl>
  </w:abstractNum>
  <w:abstractNum w:abstractNumId="18">
    <w:nsid w:val="5F9C40AA"/>
    <w:multiLevelType w:val="singleLevel"/>
    <w:tmpl w:val="B89CB5A2"/>
    <w:name w:val="Bullet 2"/>
    <w:lvl w:ilvl="0">
      <w:start w:val="1"/>
      <w:numFmt w:val="bullet"/>
      <w:pStyle w:val="Bullet2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</w:rPr>
    </w:lvl>
  </w:abstractNum>
  <w:abstractNum w:abstractNumId="19">
    <w:nsid w:val="62970F71"/>
    <w:multiLevelType w:val="singleLevel"/>
    <w:tmpl w:val="5AFA8C72"/>
    <w:name w:val="Tiret 2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20">
    <w:nsid w:val="69995580"/>
    <w:multiLevelType w:val="singleLevel"/>
    <w:tmpl w:val="75CC7CBA"/>
    <w:name w:val="Considéran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  <w:rtl w:val="0"/>
        <w:cs w:val="0"/>
      </w:rPr>
    </w:lvl>
  </w:abstractNum>
  <w:abstractNum w:abstractNumId="21">
    <w:nsid w:val="6E4E71E4"/>
    <w:multiLevelType w:val="singleLevel"/>
    <w:tmpl w:val="21145626"/>
    <w:lvl w:ilvl="0">
      <w:start w:val="1"/>
      <w:numFmt w:val="decimal"/>
      <w:pStyle w:val="Par-numberI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22">
    <w:nsid w:val="711167E2"/>
    <w:multiLevelType w:val="multilevel"/>
    <w:tmpl w:val="C3843A7A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  <w:rtl w:val="0"/>
        <w:cs w:val="0"/>
      </w:rPr>
    </w:lvl>
  </w:abstractNum>
  <w:abstractNum w:abstractNumId="23">
    <w:nsid w:val="77D15EB6"/>
    <w:multiLevelType w:val="singleLevel"/>
    <w:tmpl w:val="AC1C5A86"/>
    <w:name w:val="Considérant__1"/>
    <w:lvl w:ilvl="0">
      <w:start w:val="1"/>
      <w:numFmt w:val="decimal"/>
      <w:pStyle w:val="Considrant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  <w:rtl w:val="0"/>
        <w:cs w:val="0"/>
      </w:rPr>
    </w:lvl>
  </w:abstractNum>
  <w:abstractNum w:abstractNumId="24">
    <w:nsid w:val="79FA34D6"/>
    <w:multiLevelType w:val="singleLevel"/>
    <w:tmpl w:val="41326E50"/>
    <w:name w:val="Heading"/>
    <w:lvl w:ilvl="0">
      <w:start w:val="1"/>
      <w:numFmt w:val="bullet"/>
      <w:pStyle w:val="Par-equal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5">
    <w:nsid w:val="7BE95D7F"/>
    <w:multiLevelType w:val="multilevel"/>
    <w:tmpl w:val="F126F780"/>
    <w:name w:val="Point"/>
    <w:lvl w:ilvl="0">
      <w:start w:val="1"/>
      <w:numFmt w:val="decimal"/>
      <w:pStyle w:val="Point0number"/>
      <w:lvlText w:val="(%1)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1">
      <w:start w:val="1"/>
      <w:numFmt w:val="lowerLetter"/>
      <w:pStyle w:val="Point0letter"/>
      <w:lvlText w:val="(%2)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  <w:rPr>
        <w:rFonts w:cs="Times New Roman"/>
        <w:rtl w:val="0"/>
        <w:cs w:val="0"/>
      </w:rPr>
    </w:lvl>
    <w:lvl w:ilvl="3">
      <w:start w:val="1"/>
      <w:numFmt w:val="lowerLetter"/>
      <w:pStyle w:val="Point1letter"/>
      <w:lvlText w:val="(%4)"/>
      <w:lvlJc w:val="left"/>
      <w:pPr>
        <w:tabs>
          <w:tab w:val="num" w:pos="1417"/>
        </w:tabs>
        <w:ind w:left="1417" w:hanging="567"/>
      </w:pPr>
      <w:rPr>
        <w:rFonts w:cs="Times New Roman"/>
        <w:rtl w:val="0"/>
        <w:cs w:val="0"/>
      </w:rPr>
    </w:lvl>
    <w:lvl w:ilvl="4">
      <w:start w:val="1"/>
      <w:numFmt w:val="decimal"/>
      <w:pStyle w:val="Point2number"/>
      <w:lvlText w:val="(%5)"/>
      <w:lvlJc w:val="left"/>
      <w:pPr>
        <w:tabs>
          <w:tab w:val="num" w:pos="1984"/>
        </w:tabs>
        <w:ind w:left="1984" w:hanging="567"/>
      </w:pPr>
      <w:rPr>
        <w:rFonts w:cs="Times New Roman"/>
        <w:rtl w:val="0"/>
        <w:cs w:val="0"/>
      </w:rPr>
    </w:lvl>
    <w:lvl w:ilvl="5">
      <w:start w:val="1"/>
      <w:numFmt w:val="lowerLetter"/>
      <w:pStyle w:val="Point2letter"/>
      <w:lvlText w:val="(%6)"/>
      <w:lvlJc w:val="left"/>
      <w:pPr>
        <w:tabs>
          <w:tab w:val="num" w:pos="1984"/>
        </w:tabs>
        <w:ind w:left="1984" w:hanging="567"/>
      </w:pPr>
      <w:rPr>
        <w:rFonts w:cs="Times New Roman"/>
        <w:rtl w:val="0"/>
        <w:cs w:val="0"/>
      </w:rPr>
    </w:lvl>
    <w:lvl w:ilvl="6">
      <w:start w:val="1"/>
      <w:numFmt w:val="decimal"/>
      <w:pStyle w:val="Point3number"/>
      <w:lvlText w:val="(%7)"/>
      <w:lvlJc w:val="left"/>
      <w:pPr>
        <w:tabs>
          <w:tab w:val="num" w:pos="2551"/>
        </w:tabs>
        <w:ind w:left="2551" w:hanging="567"/>
      </w:pPr>
      <w:rPr>
        <w:rFonts w:cs="Times New Roman"/>
        <w:rtl w:val="0"/>
        <w:cs w:val="0"/>
      </w:rPr>
    </w:lvl>
    <w:lvl w:ilvl="7">
      <w:start w:val="1"/>
      <w:numFmt w:val="lowerLetter"/>
      <w:pStyle w:val="Point3letter"/>
      <w:lvlText w:val="(%8)"/>
      <w:lvlJc w:val="left"/>
      <w:pPr>
        <w:tabs>
          <w:tab w:val="num" w:pos="2551"/>
        </w:tabs>
        <w:ind w:left="2551" w:hanging="567"/>
      </w:pPr>
      <w:rPr>
        <w:rFonts w:cs="Times New Roman"/>
        <w:rtl w:val="0"/>
        <w:cs w:val="0"/>
      </w:rPr>
    </w:lvl>
    <w:lvl w:ilvl="8">
      <w:start w:val="1"/>
      <w:numFmt w:val="lowerLetter"/>
      <w:pStyle w:val="Point4letter"/>
      <w:lvlText w:val="(%9)"/>
      <w:lvlJc w:val="left"/>
      <w:pPr>
        <w:tabs>
          <w:tab w:val="num" w:pos="3118"/>
        </w:tabs>
        <w:ind w:left="3118" w:hanging="567"/>
      </w:pPr>
      <w:rPr>
        <w:rFonts w:cs="Times New Roman"/>
        <w:rtl w:val="0"/>
        <w:cs w:val="0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6"/>
  </w:num>
  <w:num w:numId="10">
    <w:abstractNumId w:val="11"/>
  </w:num>
  <w:num w:numId="11">
    <w:abstractNumId w:val="24"/>
  </w:num>
  <w:num w:numId="12">
    <w:abstractNumId w:val="2"/>
  </w:num>
  <w:num w:numId="13">
    <w:abstractNumId w:val="13"/>
  </w:num>
  <w:num w:numId="14">
    <w:abstractNumId w:val="7"/>
  </w:num>
  <w:num w:numId="15">
    <w:abstractNumId w:val="12"/>
  </w:num>
  <w:num w:numId="16">
    <w:abstractNumId w:val="21"/>
  </w:num>
  <w:num w:numId="17">
    <w:abstractNumId w:val="5"/>
  </w:num>
  <w:num w:numId="18">
    <w:abstractNumId w:val="0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9"/>
  </w:num>
  <w:num w:numId="24">
    <w:abstractNumId w:val="8"/>
  </w:num>
  <w:num w:numId="25">
    <w:abstractNumId w:val="19"/>
  </w:num>
  <w:num w:numId="26">
    <w:abstractNumId w:val="10"/>
  </w:num>
  <w:num w:numId="27">
    <w:abstractNumId w:val="16"/>
  </w:num>
  <w:num w:numId="28">
    <w:abstractNumId w:val="22"/>
  </w:num>
  <w:num w:numId="29">
    <w:abstractNumId w:val="25"/>
  </w:num>
  <w:num w:numId="30">
    <w:abstractNumId w:val="15"/>
  </w:num>
  <w:num w:numId="31">
    <w:abstractNumId w:val="4"/>
  </w:num>
  <w:num w:numId="32">
    <w:abstractNumId w:val="18"/>
  </w:num>
  <w:num w:numId="33">
    <w:abstractNumId w:val="17"/>
  </w:num>
  <w:num w:numId="34">
    <w:abstractNumId w:val="14"/>
  </w:num>
  <w:num w:numId="3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567"/>
  <w:drawingGridHorizontalSpacing w:val="12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8543C7"/>
    <w:rsid w:val="00000AD4"/>
    <w:rsid w:val="00030AD8"/>
    <w:rsid w:val="00055C0F"/>
    <w:rsid w:val="0007104E"/>
    <w:rsid w:val="00073FB6"/>
    <w:rsid w:val="000848E9"/>
    <w:rsid w:val="00095462"/>
    <w:rsid w:val="000C27BD"/>
    <w:rsid w:val="000F7A4B"/>
    <w:rsid w:val="00142A29"/>
    <w:rsid w:val="0015674F"/>
    <w:rsid w:val="00162E70"/>
    <w:rsid w:val="00165626"/>
    <w:rsid w:val="0021429E"/>
    <w:rsid w:val="00220B0C"/>
    <w:rsid w:val="002213E5"/>
    <w:rsid w:val="002634E2"/>
    <w:rsid w:val="00267A90"/>
    <w:rsid w:val="00270E6A"/>
    <w:rsid w:val="00293F61"/>
    <w:rsid w:val="002B51E8"/>
    <w:rsid w:val="002B77F9"/>
    <w:rsid w:val="002D586E"/>
    <w:rsid w:val="002E5515"/>
    <w:rsid w:val="003005B8"/>
    <w:rsid w:val="003327A2"/>
    <w:rsid w:val="00372576"/>
    <w:rsid w:val="0038597C"/>
    <w:rsid w:val="003A2248"/>
    <w:rsid w:val="003A4C0D"/>
    <w:rsid w:val="003A6F3C"/>
    <w:rsid w:val="003D72F6"/>
    <w:rsid w:val="003E7877"/>
    <w:rsid w:val="003F7E6C"/>
    <w:rsid w:val="0041609F"/>
    <w:rsid w:val="00457E3B"/>
    <w:rsid w:val="00487A79"/>
    <w:rsid w:val="00494021"/>
    <w:rsid w:val="004953A4"/>
    <w:rsid w:val="0049672E"/>
    <w:rsid w:val="004A5CBD"/>
    <w:rsid w:val="004C65E9"/>
    <w:rsid w:val="00551EA9"/>
    <w:rsid w:val="00555E9C"/>
    <w:rsid w:val="005661F3"/>
    <w:rsid w:val="00574B20"/>
    <w:rsid w:val="00595BFC"/>
    <w:rsid w:val="005D240F"/>
    <w:rsid w:val="00616B12"/>
    <w:rsid w:val="00641F6D"/>
    <w:rsid w:val="006754D0"/>
    <w:rsid w:val="00686361"/>
    <w:rsid w:val="0069594E"/>
    <w:rsid w:val="006D53C4"/>
    <w:rsid w:val="0071012A"/>
    <w:rsid w:val="00725842"/>
    <w:rsid w:val="0072590D"/>
    <w:rsid w:val="007534E2"/>
    <w:rsid w:val="00797DD6"/>
    <w:rsid w:val="007C4874"/>
    <w:rsid w:val="007D6407"/>
    <w:rsid w:val="007F2FC6"/>
    <w:rsid w:val="00800A39"/>
    <w:rsid w:val="00834E72"/>
    <w:rsid w:val="008506EB"/>
    <w:rsid w:val="00853591"/>
    <w:rsid w:val="008543C7"/>
    <w:rsid w:val="008611EA"/>
    <w:rsid w:val="009526CC"/>
    <w:rsid w:val="00956FB4"/>
    <w:rsid w:val="0095729A"/>
    <w:rsid w:val="00984BE3"/>
    <w:rsid w:val="00997758"/>
    <w:rsid w:val="009C4552"/>
    <w:rsid w:val="009D2236"/>
    <w:rsid w:val="009D428B"/>
    <w:rsid w:val="00A4248B"/>
    <w:rsid w:val="00A76B37"/>
    <w:rsid w:val="00AA44C0"/>
    <w:rsid w:val="00AB3BB6"/>
    <w:rsid w:val="00AB7AAA"/>
    <w:rsid w:val="00B1037F"/>
    <w:rsid w:val="00B204CF"/>
    <w:rsid w:val="00B6235D"/>
    <w:rsid w:val="00BA32FA"/>
    <w:rsid w:val="00C171FA"/>
    <w:rsid w:val="00C474DB"/>
    <w:rsid w:val="00C95507"/>
    <w:rsid w:val="00CA4323"/>
    <w:rsid w:val="00CC2FC1"/>
    <w:rsid w:val="00CE65E1"/>
    <w:rsid w:val="00CF3163"/>
    <w:rsid w:val="00D057E4"/>
    <w:rsid w:val="00D13D17"/>
    <w:rsid w:val="00D259EA"/>
    <w:rsid w:val="00D54D33"/>
    <w:rsid w:val="00D57198"/>
    <w:rsid w:val="00D57C50"/>
    <w:rsid w:val="00D77C1F"/>
    <w:rsid w:val="00D87255"/>
    <w:rsid w:val="00DB4541"/>
    <w:rsid w:val="00DD2615"/>
    <w:rsid w:val="00DE6B95"/>
    <w:rsid w:val="00E126B0"/>
    <w:rsid w:val="00E50994"/>
    <w:rsid w:val="00E52B95"/>
    <w:rsid w:val="00E5759A"/>
    <w:rsid w:val="00EB6B02"/>
    <w:rsid w:val="00EB72C7"/>
    <w:rsid w:val="00EE1931"/>
    <w:rsid w:val="00EF7274"/>
    <w:rsid w:val="00F16B91"/>
    <w:rsid w:val="00F2054E"/>
    <w:rsid w:val="00F33351"/>
    <w:rsid w:val="00F409B6"/>
    <w:rsid w:val="00F51D91"/>
    <w:rsid w:val="00FE0890"/>
    <w:rsid w:val="00FE4484"/>
  </w:rsids>
  <w:docVars>
    <w:docVar w:name="LW_DocType" w:val="_GENSK"/>
  </w:docVar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15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rsid w:val="007C4874"/>
    <w:pPr>
      <w:framePr w:wrap="auto"/>
      <w:widowControl w:val="0"/>
      <w:autoSpaceDE/>
      <w:autoSpaceDN/>
      <w:adjustRightInd/>
      <w:spacing w:line="360" w:lineRule="auto"/>
      <w:ind w:left="0" w:right="0"/>
      <w:jc w:val="left"/>
      <w:textAlignment w:val="auto"/>
    </w:pPr>
    <w:rPr>
      <w:rFonts w:cs="Times New Roman"/>
      <w:sz w:val="24"/>
      <w:szCs w:val="20"/>
      <w:rtl w:val="0"/>
      <w:cs w:val="0"/>
      <w:lang w:val="sk-SK" w:eastAsia="fr-BE" w:bidi="ar-SA"/>
    </w:rPr>
  </w:style>
  <w:style w:type="paragraph" w:styleId="Heading1">
    <w:name w:val="heading 1"/>
    <w:basedOn w:val="Normal"/>
    <w:next w:val="Normal"/>
    <w:uiPriority w:val="99"/>
    <w:pPr>
      <w:keepNext/>
      <w:widowControl/>
      <w:numPr>
        <w:numId w:val="19"/>
      </w:numPr>
      <w:tabs>
        <w:tab w:val="num" w:pos="851"/>
      </w:tabs>
      <w:spacing w:before="360" w:after="120" w:line="240" w:lineRule="auto"/>
      <w:ind w:left="851" w:hanging="851"/>
      <w:jc w:val="both"/>
      <w:outlineLvl w:val="0"/>
    </w:pPr>
    <w:rPr>
      <w:b/>
      <w:smallCaps/>
    </w:rPr>
  </w:style>
  <w:style w:type="paragraph" w:styleId="Heading2">
    <w:name w:val="heading 2"/>
    <w:basedOn w:val="Normal"/>
    <w:next w:val="Normal"/>
    <w:uiPriority w:val="99"/>
    <w:pPr>
      <w:keepNext/>
      <w:widowControl/>
      <w:numPr>
        <w:ilvl w:val="1"/>
        <w:numId w:val="20"/>
      </w:numPr>
      <w:tabs>
        <w:tab w:val="num" w:pos="851"/>
      </w:tabs>
      <w:spacing w:before="120" w:after="120" w:line="240" w:lineRule="auto"/>
      <w:ind w:left="851" w:hanging="851"/>
      <w:jc w:val="both"/>
      <w:outlineLvl w:val="1"/>
    </w:pPr>
    <w:rPr>
      <w:b/>
    </w:rPr>
  </w:style>
  <w:style w:type="paragraph" w:styleId="Heading3">
    <w:name w:val="heading 3"/>
    <w:basedOn w:val="Normal"/>
    <w:next w:val="Normal"/>
    <w:uiPriority w:val="99"/>
    <w:pPr>
      <w:keepNext/>
      <w:widowControl/>
      <w:numPr>
        <w:ilvl w:val="2"/>
        <w:numId w:val="21"/>
      </w:numPr>
      <w:tabs>
        <w:tab w:val="num" w:pos="851"/>
      </w:tabs>
      <w:spacing w:before="120" w:after="120" w:line="240" w:lineRule="auto"/>
      <w:ind w:left="851" w:hanging="851"/>
      <w:jc w:val="both"/>
      <w:outlineLvl w:val="2"/>
    </w:pPr>
    <w:rPr>
      <w:i/>
    </w:rPr>
  </w:style>
  <w:style w:type="paragraph" w:styleId="Heading4">
    <w:name w:val="heading 4"/>
    <w:basedOn w:val="Normal"/>
    <w:next w:val="Normal"/>
    <w:uiPriority w:val="99"/>
    <w:pPr>
      <w:keepNext/>
      <w:widowControl/>
      <w:numPr>
        <w:ilvl w:val="3"/>
        <w:numId w:val="22"/>
      </w:numPr>
      <w:tabs>
        <w:tab w:val="num" w:pos="851"/>
      </w:tabs>
      <w:spacing w:before="120" w:after="120" w:line="240" w:lineRule="auto"/>
      <w:ind w:left="851" w:hanging="851"/>
      <w:jc w:val="both"/>
      <w:outlineLvl w:val="3"/>
    </w:pPr>
  </w:style>
  <w:style w:type="paragraph" w:styleId="Heading5">
    <w:name w:val="heading 5"/>
    <w:basedOn w:val="Normal"/>
    <w:next w:val="Normal"/>
    <w:uiPriority w:val="99"/>
    <w:pPr>
      <w:widowControl/>
      <w:spacing w:before="240" w:after="60" w:line="240" w:lineRule="auto"/>
      <w:jc w:val="both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uiPriority w:val="99"/>
    <w:pPr>
      <w:widowControl/>
      <w:spacing w:before="240" w:after="60" w:line="240" w:lineRule="auto"/>
      <w:jc w:val="both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uiPriority w:val="99"/>
    <w:pPr>
      <w:widowControl/>
      <w:spacing w:before="240" w:after="60" w:line="240" w:lineRule="auto"/>
      <w:jc w:val="both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uiPriority w:val="99"/>
    <w:pPr>
      <w:widowControl/>
      <w:spacing w:before="240" w:after="60" w:line="240" w:lineRule="auto"/>
      <w:jc w:val="both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uiPriority w:val="99"/>
    <w:pPr>
      <w:widowControl/>
      <w:spacing w:before="240" w:after="60" w:line="240" w:lineRule="auto"/>
      <w:jc w:val="both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uiPriority w:val="99"/>
    <w:pPr>
      <w:tabs>
        <w:tab w:val="center" w:pos="4820"/>
        <w:tab w:val="center" w:pos="7371"/>
        <w:tab w:val="right" w:pos="9639"/>
      </w:tabs>
      <w:spacing w:line="240" w:lineRule="auto"/>
      <w:jc w:val="left"/>
    </w:pPr>
  </w:style>
  <w:style w:type="paragraph" w:customStyle="1" w:styleId="EntInstit">
    <w:name w:val="EntInstit"/>
    <w:basedOn w:val="Normal"/>
    <w:uiPriority w:val="99"/>
    <w:pPr>
      <w:spacing w:line="240" w:lineRule="auto"/>
      <w:jc w:val="right"/>
    </w:pPr>
    <w:rPr>
      <w:b/>
    </w:rPr>
  </w:style>
  <w:style w:type="paragraph" w:customStyle="1" w:styleId="EntRefer">
    <w:name w:val="EntRefer"/>
    <w:basedOn w:val="Normal"/>
    <w:uiPriority w:val="99"/>
    <w:pPr>
      <w:spacing w:line="240" w:lineRule="auto"/>
      <w:jc w:val="left"/>
    </w:pPr>
    <w:rPr>
      <w:b/>
    </w:rPr>
  </w:style>
  <w:style w:type="paragraph" w:customStyle="1" w:styleId="Par-number1">
    <w:name w:val="Par-number 1)"/>
    <w:basedOn w:val="Normal"/>
    <w:next w:val="Normal"/>
    <w:uiPriority w:val="99"/>
    <w:pPr>
      <w:numPr>
        <w:numId w:val="15"/>
      </w:numPr>
      <w:tabs>
        <w:tab w:val="num" w:pos="567"/>
      </w:tabs>
      <w:ind w:left="567" w:hanging="567"/>
      <w:jc w:val="left"/>
    </w:pPr>
  </w:style>
  <w:style w:type="paragraph" w:customStyle="1" w:styleId="EntEmet">
    <w:name w:val="EntEmet"/>
    <w:basedOn w:val="Normal"/>
    <w:uiPriority w:val="99"/>
    <w:pPr>
      <w:tabs>
        <w:tab w:val="left" w:pos="284"/>
        <w:tab w:val="left" w:pos="567"/>
        <w:tab w:val="left" w:pos="851"/>
        <w:tab w:val="left" w:pos="1134"/>
        <w:tab w:val="left" w:pos="1418"/>
      </w:tabs>
      <w:spacing w:before="40" w:line="240" w:lineRule="auto"/>
      <w:jc w:val="left"/>
    </w:pPr>
  </w:style>
  <w:style w:type="character" w:styleId="FootnoteReference">
    <w:name w:val="footnote reference"/>
    <w:basedOn w:val="DefaultParagraphFont"/>
    <w:uiPriority w:val="99"/>
    <w:rPr>
      <w:rFonts w:cs="Times New Roman"/>
      <w:b/>
      <w:vertAlign w:val="superscript"/>
      <w:rtl w:val="0"/>
      <w:cs w:val="0"/>
    </w:rPr>
  </w:style>
  <w:style w:type="paragraph" w:styleId="FootnoteText">
    <w:name w:val="footnote text"/>
    <w:basedOn w:val="Normal"/>
    <w:uiPriority w:val="99"/>
    <w:pPr>
      <w:tabs>
        <w:tab w:val="left" w:pos="567"/>
      </w:tabs>
      <w:spacing w:line="240" w:lineRule="auto"/>
      <w:ind w:left="567" w:hanging="567"/>
      <w:jc w:val="left"/>
    </w:pPr>
  </w:style>
  <w:style w:type="paragraph" w:styleId="Header">
    <w:name w:val="header"/>
    <w:basedOn w:val="Normal"/>
    <w:uiPriority w:val="99"/>
    <w:pPr>
      <w:tabs>
        <w:tab w:val="center" w:pos="4820"/>
        <w:tab w:val="right" w:pos="7371"/>
        <w:tab w:val="right" w:pos="9639"/>
      </w:tabs>
      <w:spacing w:line="240" w:lineRule="auto"/>
      <w:jc w:val="left"/>
    </w:pPr>
  </w:style>
  <w:style w:type="paragraph" w:customStyle="1" w:styleId="Par-bullet">
    <w:name w:val="Par-bullet"/>
    <w:basedOn w:val="Normal"/>
    <w:next w:val="Normal"/>
    <w:uiPriority w:val="99"/>
    <w:pPr>
      <w:numPr>
        <w:numId w:val="11"/>
      </w:numPr>
      <w:tabs>
        <w:tab w:val="num" w:pos="567"/>
      </w:tabs>
      <w:ind w:left="567" w:hanging="567"/>
      <w:jc w:val="left"/>
    </w:pPr>
  </w:style>
  <w:style w:type="paragraph" w:customStyle="1" w:styleId="Par-equal">
    <w:name w:val="Par-equal"/>
    <w:basedOn w:val="Normal"/>
    <w:next w:val="Normal"/>
    <w:uiPriority w:val="99"/>
    <w:pPr>
      <w:numPr>
        <w:numId w:val="13"/>
      </w:numPr>
      <w:tabs>
        <w:tab w:val="num" w:pos="567"/>
      </w:tabs>
      <w:ind w:left="567" w:hanging="567"/>
      <w:jc w:val="left"/>
    </w:pPr>
  </w:style>
  <w:style w:type="paragraph" w:styleId="TOC1">
    <w:name w:val="toc 1"/>
    <w:basedOn w:val="Normal"/>
    <w:next w:val="Normal"/>
    <w:uiPriority w:val="99"/>
    <w:pPr>
      <w:tabs>
        <w:tab w:val="left" w:pos="567"/>
        <w:tab w:val="right" w:leader="dot" w:pos="9639"/>
      </w:tabs>
      <w:ind w:left="567" w:right="567" w:hanging="567"/>
      <w:jc w:val="left"/>
    </w:pPr>
  </w:style>
  <w:style w:type="paragraph" w:customStyle="1" w:styleId="Par-number10">
    <w:name w:val="Par-number (1)"/>
    <w:basedOn w:val="Normal"/>
    <w:next w:val="Normal"/>
    <w:uiPriority w:val="99"/>
    <w:pPr>
      <w:numPr>
        <w:numId w:val="14"/>
      </w:numPr>
      <w:tabs>
        <w:tab w:val="num" w:pos="567"/>
      </w:tabs>
      <w:ind w:left="567" w:hanging="567"/>
      <w:jc w:val="left"/>
    </w:pPr>
  </w:style>
  <w:style w:type="paragraph" w:customStyle="1" w:styleId="Par-number11">
    <w:name w:val="Par-number 1."/>
    <w:basedOn w:val="Normal"/>
    <w:next w:val="Normal"/>
    <w:uiPriority w:val="99"/>
    <w:pPr>
      <w:numPr>
        <w:numId w:val="16"/>
      </w:numPr>
      <w:tabs>
        <w:tab w:val="num" w:pos="567"/>
      </w:tabs>
      <w:ind w:left="567" w:hanging="567"/>
      <w:jc w:val="left"/>
    </w:pPr>
  </w:style>
  <w:style w:type="paragraph" w:customStyle="1" w:styleId="Par-numberI">
    <w:name w:val="Par-number I."/>
    <w:basedOn w:val="Normal"/>
    <w:next w:val="Normal"/>
    <w:uiPriority w:val="99"/>
    <w:pPr>
      <w:numPr>
        <w:numId w:val="18"/>
      </w:numPr>
      <w:tabs>
        <w:tab w:val="num" w:pos="567"/>
      </w:tabs>
      <w:ind w:left="567" w:hanging="567"/>
      <w:jc w:val="left"/>
    </w:pPr>
  </w:style>
  <w:style w:type="paragraph" w:customStyle="1" w:styleId="Par-dash">
    <w:name w:val="Par-dash"/>
    <w:basedOn w:val="Normal"/>
    <w:next w:val="Normal"/>
    <w:uiPriority w:val="99"/>
    <w:pPr>
      <w:numPr>
        <w:numId w:val="12"/>
      </w:numPr>
      <w:tabs>
        <w:tab w:val="num" w:pos="567"/>
      </w:tabs>
      <w:ind w:left="567" w:hanging="567"/>
      <w:jc w:val="left"/>
    </w:pPr>
  </w:style>
  <w:style w:type="paragraph" w:customStyle="1" w:styleId="EntLogo">
    <w:name w:val="EntLogo"/>
    <w:basedOn w:val="Normal"/>
    <w:next w:val="EntInstit"/>
    <w:uiPriority w:val="99"/>
    <w:pPr>
      <w:jc w:val="left"/>
    </w:pPr>
    <w:rPr>
      <w:b/>
    </w:rPr>
  </w:style>
  <w:style w:type="paragraph" w:customStyle="1" w:styleId="FooterLandscape">
    <w:name w:val="FooterLandscape"/>
    <w:basedOn w:val="Footer"/>
    <w:uiPriority w:val="99"/>
    <w:pPr>
      <w:tabs>
        <w:tab w:val="clear" w:pos="4820"/>
        <w:tab w:val="clear" w:pos="9639"/>
        <w:tab w:val="center" w:pos="11340"/>
        <w:tab w:val="right" w:pos="14572"/>
      </w:tabs>
      <w:spacing w:line="240" w:lineRule="auto"/>
      <w:jc w:val="left"/>
    </w:pPr>
  </w:style>
  <w:style w:type="paragraph" w:customStyle="1" w:styleId="Par-numberA">
    <w:name w:val="Par-number A."/>
    <w:basedOn w:val="Normal"/>
    <w:next w:val="Normal"/>
    <w:uiPriority w:val="99"/>
    <w:pPr>
      <w:numPr>
        <w:numId w:val="17"/>
      </w:numPr>
      <w:tabs>
        <w:tab w:val="num" w:pos="567"/>
      </w:tabs>
      <w:ind w:left="567" w:hanging="567"/>
      <w:jc w:val="left"/>
    </w:pPr>
  </w:style>
  <w:style w:type="paragraph" w:styleId="TOC2">
    <w:name w:val="toc 2"/>
    <w:basedOn w:val="Normal"/>
    <w:next w:val="Normal"/>
    <w:uiPriority w:val="99"/>
    <w:pPr>
      <w:tabs>
        <w:tab w:val="left" w:pos="1134"/>
        <w:tab w:val="right" w:leader="dot" w:pos="9639"/>
      </w:tabs>
      <w:ind w:left="1134" w:right="567" w:hanging="567"/>
      <w:jc w:val="left"/>
    </w:pPr>
  </w:style>
  <w:style w:type="paragraph" w:styleId="TOC3">
    <w:name w:val="toc 3"/>
    <w:basedOn w:val="Normal"/>
    <w:next w:val="Normal"/>
    <w:uiPriority w:val="99"/>
    <w:pPr>
      <w:tabs>
        <w:tab w:val="left" w:pos="1701"/>
        <w:tab w:val="right" w:leader="dot" w:pos="9639"/>
      </w:tabs>
      <w:ind w:left="1701" w:right="567" w:hanging="567"/>
      <w:jc w:val="left"/>
    </w:pPr>
  </w:style>
  <w:style w:type="paragraph" w:styleId="TOC4">
    <w:name w:val="toc 4"/>
    <w:basedOn w:val="Normal"/>
    <w:next w:val="Normal"/>
    <w:uiPriority w:val="99"/>
    <w:pPr>
      <w:tabs>
        <w:tab w:val="left" w:pos="2268"/>
        <w:tab w:val="right" w:pos="9639"/>
      </w:tabs>
      <w:ind w:left="2268" w:right="567" w:hanging="567"/>
      <w:jc w:val="left"/>
    </w:pPr>
  </w:style>
  <w:style w:type="paragraph" w:styleId="TOC5">
    <w:name w:val="toc 5"/>
    <w:basedOn w:val="Normal"/>
    <w:next w:val="Normal"/>
    <w:uiPriority w:val="99"/>
    <w:pPr>
      <w:tabs>
        <w:tab w:val="left" w:pos="2835"/>
        <w:tab w:val="right" w:leader="dot" w:pos="9639"/>
      </w:tabs>
      <w:ind w:left="2835" w:right="567" w:hanging="567"/>
      <w:jc w:val="left"/>
    </w:pPr>
  </w:style>
  <w:style w:type="paragraph" w:styleId="TOC6">
    <w:name w:val="toc 6"/>
    <w:basedOn w:val="Normal"/>
    <w:next w:val="Normal"/>
    <w:uiPriority w:val="99"/>
    <w:pPr>
      <w:tabs>
        <w:tab w:val="left" w:pos="3402"/>
        <w:tab w:val="right" w:leader="dot" w:pos="9639"/>
      </w:tabs>
      <w:ind w:left="3402" w:right="567" w:hanging="567"/>
      <w:jc w:val="left"/>
    </w:pPr>
  </w:style>
  <w:style w:type="paragraph" w:styleId="TOC7">
    <w:name w:val="toc 7"/>
    <w:basedOn w:val="Normal"/>
    <w:next w:val="Normal"/>
    <w:uiPriority w:val="99"/>
    <w:pPr>
      <w:tabs>
        <w:tab w:val="left" w:pos="3969"/>
        <w:tab w:val="right" w:leader="dot" w:pos="9639"/>
      </w:tabs>
      <w:ind w:left="3969" w:right="567" w:hanging="567"/>
      <w:jc w:val="left"/>
    </w:pPr>
  </w:style>
  <w:style w:type="paragraph" w:styleId="TOC8">
    <w:name w:val="toc 8"/>
    <w:basedOn w:val="Normal"/>
    <w:next w:val="Normal"/>
    <w:uiPriority w:val="99"/>
    <w:pPr>
      <w:tabs>
        <w:tab w:val="left" w:pos="4536"/>
        <w:tab w:val="right" w:leader="dot" w:pos="9639"/>
      </w:tabs>
      <w:ind w:left="4536" w:right="567" w:hanging="567"/>
      <w:jc w:val="left"/>
    </w:pPr>
  </w:style>
  <w:style w:type="paragraph" w:styleId="TOC9">
    <w:name w:val="toc 9"/>
    <w:basedOn w:val="Normal"/>
    <w:next w:val="Normal"/>
    <w:uiPriority w:val="99"/>
    <w:pPr>
      <w:tabs>
        <w:tab w:val="left" w:pos="5103"/>
        <w:tab w:val="right" w:leader="dot" w:pos="9639"/>
      </w:tabs>
      <w:ind w:left="5103" w:right="567" w:hanging="567"/>
      <w:jc w:val="left"/>
    </w:pPr>
  </w:style>
  <w:style w:type="paragraph" w:styleId="EndnoteText">
    <w:name w:val="endnote text"/>
    <w:basedOn w:val="Normal"/>
    <w:uiPriority w:val="99"/>
    <w:pPr>
      <w:tabs>
        <w:tab w:val="left" w:pos="567"/>
      </w:tabs>
      <w:spacing w:line="240" w:lineRule="auto"/>
      <w:ind w:left="567" w:hanging="567"/>
      <w:jc w:val="left"/>
    </w:pPr>
  </w:style>
  <w:style w:type="character" w:styleId="EndnoteReference">
    <w:name w:val="endnote reference"/>
    <w:basedOn w:val="DefaultParagraphFont"/>
    <w:uiPriority w:val="99"/>
    <w:rPr>
      <w:rFonts w:cs="Times New Roman"/>
      <w:b/>
      <w:vertAlign w:val="superscript"/>
      <w:rtl w:val="0"/>
      <w:cs w:val="0"/>
    </w:rPr>
  </w:style>
  <w:style w:type="paragraph" w:customStyle="1" w:styleId="AC">
    <w:name w:val="AC"/>
    <w:basedOn w:val="Normal"/>
    <w:next w:val="Normal"/>
    <w:uiPriority w:val="99"/>
    <w:pPr>
      <w:jc w:val="left"/>
    </w:pPr>
    <w:rPr>
      <w:b/>
      <w:sz w:val="40"/>
    </w:rPr>
  </w:style>
  <w:style w:type="character" w:styleId="PageNumber">
    <w:name w:val="page number"/>
    <w:basedOn w:val="DefaultParagraphFont"/>
    <w:uiPriority w:val="99"/>
    <w:rPr>
      <w:rFonts w:cs="Times New Roman"/>
      <w:rtl w:val="0"/>
      <w:cs w:val="0"/>
    </w:rPr>
  </w:style>
  <w:style w:type="paragraph" w:customStyle="1" w:styleId="Par-numberi0">
    <w:name w:val="Par-number (i)"/>
    <w:basedOn w:val="Normal"/>
    <w:next w:val="Normal"/>
    <w:uiPriority w:val="99"/>
    <w:pPr>
      <w:numPr>
        <w:numId w:val="9"/>
      </w:numPr>
      <w:tabs>
        <w:tab w:val="left" w:pos="567"/>
      </w:tabs>
      <w:ind w:left="567" w:hanging="567"/>
      <w:jc w:val="left"/>
    </w:pPr>
  </w:style>
  <w:style w:type="paragraph" w:customStyle="1" w:styleId="Par-numbera0">
    <w:name w:val="Par-number (a)"/>
    <w:basedOn w:val="Normal"/>
    <w:next w:val="Normal"/>
    <w:uiPriority w:val="99"/>
    <w:pPr>
      <w:numPr>
        <w:numId w:val="10"/>
      </w:numPr>
      <w:tabs>
        <w:tab w:val="num" w:pos="567"/>
      </w:tabs>
      <w:ind w:left="567" w:hanging="567"/>
      <w:jc w:val="left"/>
    </w:pPr>
  </w:style>
  <w:style w:type="paragraph" w:customStyle="1" w:styleId="AddReference">
    <w:name w:val="Add Reference"/>
    <w:basedOn w:val="Normal"/>
    <w:uiPriority w:val="99"/>
    <w:rsid w:val="003A4C0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40" w:lineRule="auto"/>
      <w:ind w:left="7655" w:right="-454"/>
      <w:jc w:val="left"/>
    </w:pPr>
    <w:rPr>
      <w:i/>
      <w:sz w:val="20"/>
      <w:lang w:val="en-GB" w:eastAsia="en-US"/>
    </w:rPr>
  </w:style>
  <w:style w:type="paragraph" w:styleId="DocumentMap">
    <w:name w:val="Document Map"/>
    <w:basedOn w:val="Normal"/>
    <w:uiPriority w:val="99"/>
    <w:semiHidden/>
    <w:rsid w:val="00D77C1F"/>
    <w:pPr>
      <w:shd w:val="clear" w:color="auto" w:fill="000080"/>
      <w:jc w:val="left"/>
    </w:pPr>
    <w:rPr>
      <w:rFonts w:ascii="Tahoma" w:hAnsi="Tahoma" w:cs="Tahoma"/>
    </w:rPr>
  </w:style>
  <w:style w:type="paragraph" w:styleId="BalloonText">
    <w:name w:val="Balloon Text"/>
    <w:basedOn w:val="Normal"/>
    <w:uiPriority w:val="99"/>
    <w:semiHidden/>
    <w:rsid w:val="005D240F"/>
    <w:pPr>
      <w:jc w:val="left"/>
    </w:pPr>
    <w:rPr>
      <w:rFonts w:ascii="Tahoma" w:hAnsi="Tahoma" w:cs="Tahoma"/>
      <w:sz w:val="16"/>
      <w:szCs w:val="16"/>
    </w:rPr>
  </w:style>
  <w:style w:type="paragraph" w:customStyle="1" w:styleId="Text1">
    <w:name w:val="Text 1"/>
    <w:basedOn w:val="Normal"/>
    <w:uiPriority w:val="99"/>
    <w:rsid w:val="00F409B6"/>
    <w:pPr>
      <w:widowControl/>
      <w:spacing w:before="120" w:after="120" w:line="240" w:lineRule="auto"/>
      <w:ind w:left="850"/>
      <w:jc w:val="both"/>
    </w:pPr>
    <w:rPr>
      <w:szCs w:val="24"/>
      <w:lang w:eastAsia="en-GB"/>
    </w:rPr>
  </w:style>
  <w:style w:type="paragraph" w:customStyle="1" w:styleId="HeaderLandscape">
    <w:name w:val="HeaderLandscape"/>
    <w:basedOn w:val="Normal"/>
    <w:uiPriority w:val="99"/>
    <w:rsid w:val="00F409B6"/>
    <w:pPr>
      <w:widowControl/>
      <w:tabs>
        <w:tab w:val="center" w:pos="7285"/>
        <w:tab w:val="right" w:pos="14003"/>
      </w:tabs>
      <w:spacing w:before="120" w:after="120" w:line="240" w:lineRule="auto"/>
      <w:jc w:val="both"/>
    </w:pPr>
    <w:rPr>
      <w:szCs w:val="24"/>
      <w:lang w:eastAsia="en-US"/>
    </w:rPr>
  </w:style>
  <w:style w:type="paragraph" w:customStyle="1" w:styleId="Text2">
    <w:name w:val="Text 2"/>
    <w:basedOn w:val="Normal"/>
    <w:uiPriority w:val="99"/>
    <w:rsid w:val="00F409B6"/>
    <w:pPr>
      <w:widowControl/>
      <w:spacing w:before="120" w:after="120" w:line="240" w:lineRule="auto"/>
      <w:ind w:left="1417"/>
      <w:jc w:val="both"/>
    </w:pPr>
    <w:rPr>
      <w:szCs w:val="24"/>
      <w:lang w:eastAsia="en-GB"/>
    </w:rPr>
  </w:style>
  <w:style w:type="paragraph" w:customStyle="1" w:styleId="Text3">
    <w:name w:val="Text 3"/>
    <w:basedOn w:val="Normal"/>
    <w:uiPriority w:val="99"/>
    <w:rsid w:val="00F409B6"/>
    <w:pPr>
      <w:widowControl/>
      <w:spacing w:before="120" w:after="120" w:line="240" w:lineRule="auto"/>
      <w:ind w:left="1984"/>
      <w:jc w:val="both"/>
    </w:pPr>
    <w:rPr>
      <w:szCs w:val="24"/>
      <w:lang w:eastAsia="en-GB"/>
    </w:rPr>
  </w:style>
  <w:style w:type="paragraph" w:customStyle="1" w:styleId="Text4">
    <w:name w:val="Text 4"/>
    <w:basedOn w:val="Normal"/>
    <w:uiPriority w:val="99"/>
    <w:rsid w:val="00F409B6"/>
    <w:pPr>
      <w:widowControl/>
      <w:spacing w:before="120" w:after="120" w:line="240" w:lineRule="auto"/>
      <w:ind w:left="2551"/>
      <w:jc w:val="both"/>
    </w:pPr>
    <w:rPr>
      <w:szCs w:val="24"/>
      <w:lang w:eastAsia="en-GB"/>
    </w:rPr>
  </w:style>
  <w:style w:type="paragraph" w:customStyle="1" w:styleId="NormalCentered">
    <w:name w:val="Normal Centered"/>
    <w:basedOn w:val="Normal"/>
    <w:uiPriority w:val="99"/>
    <w:rsid w:val="00F409B6"/>
    <w:pPr>
      <w:widowControl/>
      <w:spacing w:before="120" w:after="120" w:line="240" w:lineRule="auto"/>
      <w:jc w:val="center"/>
    </w:pPr>
    <w:rPr>
      <w:szCs w:val="24"/>
      <w:lang w:eastAsia="en-GB"/>
    </w:rPr>
  </w:style>
  <w:style w:type="paragraph" w:customStyle="1" w:styleId="NormalLeft">
    <w:name w:val="Normal Left"/>
    <w:basedOn w:val="Normal"/>
    <w:uiPriority w:val="99"/>
    <w:rsid w:val="00F409B6"/>
    <w:pPr>
      <w:widowControl/>
      <w:spacing w:before="120" w:after="120" w:line="240" w:lineRule="auto"/>
      <w:jc w:val="left"/>
    </w:pPr>
    <w:rPr>
      <w:szCs w:val="24"/>
      <w:lang w:eastAsia="en-GB"/>
    </w:rPr>
  </w:style>
  <w:style w:type="paragraph" w:customStyle="1" w:styleId="NormalRight">
    <w:name w:val="Normal Right"/>
    <w:basedOn w:val="Normal"/>
    <w:uiPriority w:val="99"/>
    <w:rsid w:val="00F409B6"/>
    <w:pPr>
      <w:widowControl/>
      <w:spacing w:before="120" w:after="120" w:line="240" w:lineRule="auto"/>
      <w:jc w:val="right"/>
    </w:pPr>
    <w:rPr>
      <w:szCs w:val="24"/>
      <w:lang w:eastAsia="en-GB"/>
    </w:rPr>
  </w:style>
  <w:style w:type="paragraph" w:customStyle="1" w:styleId="QuotedText">
    <w:name w:val="Quoted Text"/>
    <w:basedOn w:val="Normal"/>
    <w:uiPriority w:val="99"/>
    <w:rsid w:val="00F409B6"/>
    <w:pPr>
      <w:widowControl/>
      <w:spacing w:before="120" w:after="120" w:line="240" w:lineRule="auto"/>
      <w:ind w:left="1417"/>
      <w:jc w:val="both"/>
    </w:pPr>
    <w:rPr>
      <w:szCs w:val="24"/>
      <w:lang w:eastAsia="en-GB"/>
    </w:rPr>
  </w:style>
  <w:style w:type="paragraph" w:customStyle="1" w:styleId="Point0">
    <w:name w:val="Point 0"/>
    <w:basedOn w:val="Normal"/>
    <w:uiPriority w:val="99"/>
    <w:rsid w:val="00F409B6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Point1">
    <w:name w:val="Point 1"/>
    <w:basedOn w:val="Normal"/>
    <w:uiPriority w:val="99"/>
    <w:rsid w:val="00F409B6"/>
    <w:pPr>
      <w:widowControl/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Point2">
    <w:name w:val="Point 2"/>
    <w:basedOn w:val="Normal"/>
    <w:uiPriority w:val="99"/>
    <w:rsid w:val="00F409B6"/>
    <w:pPr>
      <w:widowControl/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Point3">
    <w:name w:val="Point 3"/>
    <w:basedOn w:val="Normal"/>
    <w:uiPriority w:val="99"/>
    <w:rsid w:val="00F409B6"/>
    <w:pPr>
      <w:widowControl/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Point4">
    <w:name w:val="Point 4"/>
    <w:basedOn w:val="Normal"/>
    <w:uiPriority w:val="99"/>
    <w:rsid w:val="00F409B6"/>
    <w:pPr>
      <w:widowControl/>
      <w:spacing w:before="120" w:after="120" w:line="240" w:lineRule="auto"/>
      <w:ind w:left="3118" w:hanging="567"/>
      <w:jc w:val="both"/>
    </w:pPr>
    <w:rPr>
      <w:szCs w:val="24"/>
      <w:lang w:eastAsia="en-GB"/>
    </w:rPr>
  </w:style>
  <w:style w:type="paragraph" w:customStyle="1" w:styleId="Tiret0">
    <w:name w:val="Tiret 0"/>
    <w:basedOn w:val="Point0"/>
    <w:uiPriority w:val="99"/>
    <w:rsid w:val="00F409B6"/>
    <w:pPr>
      <w:numPr>
        <w:numId w:val="23"/>
      </w:numPr>
      <w:tabs>
        <w:tab w:val="num" w:pos="850"/>
      </w:tabs>
      <w:spacing w:line="240" w:lineRule="auto"/>
      <w:jc w:val="both"/>
    </w:pPr>
  </w:style>
  <w:style w:type="paragraph" w:customStyle="1" w:styleId="Tiret1">
    <w:name w:val="Tiret 1"/>
    <w:basedOn w:val="Point1"/>
    <w:uiPriority w:val="99"/>
    <w:rsid w:val="00F409B6"/>
    <w:pPr>
      <w:numPr>
        <w:numId w:val="24"/>
      </w:numPr>
      <w:tabs>
        <w:tab w:val="num" w:pos="1417"/>
      </w:tabs>
      <w:spacing w:line="240" w:lineRule="auto"/>
      <w:jc w:val="both"/>
    </w:pPr>
  </w:style>
  <w:style w:type="paragraph" w:customStyle="1" w:styleId="Tiret2">
    <w:name w:val="Tiret 2"/>
    <w:basedOn w:val="Point2"/>
    <w:uiPriority w:val="99"/>
    <w:rsid w:val="00F409B6"/>
    <w:pPr>
      <w:numPr>
        <w:numId w:val="25"/>
      </w:numPr>
      <w:tabs>
        <w:tab w:val="num" w:pos="1984"/>
      </w:tabs>
      <w:spacing w:line="240" w:lineRule="auto"/>
      <w:jc w:val="both"/>
    </w:pPr>
  </w:style>
  <w:style w:type="paragraph" w:customStyle="1" w:styleId="Tiret3">
    <w:name w:val="Tiret 3"/>
    <w:basedOn w:val="Point3"/>
    <w:uiPriority w:val="99"/>
    <w:rsid w:val="00F409B6"/>
    <w:pPr>
      <w:numPr>
        <w:numId w:val="26"/>
      </w:numPr>
      <w:tabs>
        <w:tab w:val="num" w:pos="2551"/>
      </w:tabs>
      <w:spacing w:line="240" w:lineRule="auto"/>
      <w:jc w:val="both"/>
    </w:pPr>
  </w:style>
  <w:style w:type="paragraph" w:customStyle="1" w:styleId="Tiret4">
    <w:name w:val="Tiret 4"/>
    <w:basedOn w:val="Point4"/>
    <w:uiPriority w:val="99"/>
    <w:rsid w:val="00F409B6"/>
    <w:pPr>
      <w:numPr>
        <w:numId w:val="27"/>
      </w:numPr>
      <w:tabs>
        <w:tab w:val="num" w:pos="3118"/>
      </w:tabs>
      <w:spacing w:line="240" w:lineRule="auto"/>
      <w:jc w:val="both"/>
    </w:pPr>
  </w:style>
  <w:style w:type="paragraph" w:customStyle="1" w:styleId="PointDouble0">
    <w:name w:val="PointDouble 0"/>
    <w:basedOn w:val="Normal"/>
    <w:uiPriority w:val="99"/>
    <w:rsid w:val="00F409B6"/>
    <w:pPr>
      <w:widowControl/>
      <w:tabs>
        <w:tab w:val="left" w:pos="850"/>
      </w:tabs>
      <w:spacing w:before="120" w:after="120" w:line="240" w:lineRule="auto"/>
      <w:ind w:left="1417" w:hanging="1417"/>
      <w:jc w:val="both"/>
    </w:pPr>
    <w:rPr>
      <w:szCs w:val="24"/>
      <w:lang w:eastAsia="en-GB"/>
    </w:rPr>
  </w:style>
  <w:style w:type="paragraph" w:customStyle="1" w:styleId="PointDouble1">
    <w:name w:val="PointDouble 1"/>
    <w:basedOn w:val="Normal"/>
    <w:uiPriority w:val="99"/>
    <w:rsid w:val="00F409B6"/>
    <w:pPr>
      <w:widowControl/>
      <w:tabs>
        <w:tab w:val="left" w:pos="1417"/>
      </w:tabs>
      <w:spacing w:before="120" w:after="120" w:line="240" w:lineRule="auto"/>
      <w:ind w:left="1984" w:hanging="1134"/>
      <w:jc w:val="both"/>
    </w:pPr>
    <w:rPr>
      <w:szCs w:val="24"/>
      <w:lang w:eastAsia="en-GB"/>
    </w:rPr>
  </w:style>
  <w:style w:type="paragraph" w:customStyle="1" w:styleId="PointDouble2">
    <w:name w:val="PointDouble 2"/>
    <w:basedOn w:val="Normal"/>
    <w:uiPriority w:val="99"/>
    <w:rsid w:val="00F409B6"/>
    <w:pPr>
      <w:widowControl/>
      <w:tabs>
        <w:tab w:val="left" w:pos="1984"/>
      </w:tabs>
      <w:spacing w:before="120" w:after="120" w:line="240" w:lineRule="auto"/>
      <w:ind w:left="2551" w:hanging="1134"/>
      <w:jc w:val="both"/>
    </w:pPr>
    <w:rPr>
      <w:szCs w:val="24"/>
      <w:lang w:eastAsia="en-GB"/>
    </w:rPr>
  </w:style>
  <w:style w:type="paragraph" w:customStyle="1" w:styleId="PointDouble3">
    <w:name w:val="PointDouble 3"/>
    <w:basedOn w:val="Normal"/>
    <w:uiPriority w:val="99"/>
    <w:rsid w:val="00F409B6"/>
    <w:pPr>
      <w:widowControl/>
      <w:tabs>
        <w:tab w:val="left" w:pos="2551"/>
      </w:tabs>
      <w:spacing w:before="120" w:after="120" w:line="240" w:lineRule="auto"/>
      <w:ind w:left="3118" w:hanging="1134"/>
      <w:jc w:val="both"/>
    </w:pPr>
    <w:rPr>
      <w:szCs w:val="24"/>
      <w:lang w:eastAsia="en-GB"/>
    </w:rPr>
  </w:style>
  <w:style w:type="paragraph" w:customStyle="1" w:styleId="PointDouble4">
    <w:name w:val="PointDouble 4"/>
    <w:basedOn w:val="Normal"/>
    <w:uiPriority w:val="99"/>
    <w:rsid w:val="00F409B6"/>
    <w:pPr>
      <w:widowControl/>
      <w:tabs>
        <w:tab w:val="left" w:pos="3118"/>
      </w:tabs>
      <w:spacing w:before="120" w:after="120" w:line="240" w:lineRule="auto"/>
      <w:ind w:left="3685" w:hanging="1134"/>
      <w:jc w:val="both"/>
    </w:pPr>
    <w:rPr>
      <w:szCs w:val="24"/>
      <w:lang w:eastAsia="en-GB"/>
    </w:rPr>
  </w:style>
  <w:style w:type="paragraph" w:customStyle="1" w:styleId="PointTriple0">
    <w:name w:val="PointTriple 0"/>
    <w:basedOn w:val="Normal"/>
    <w:uiPriority w:val="99"/>
    <w:rsid w:val="00F409B6"/>
    <w:pPr>
      <w:widowControl/>
      <w:tabs>
        <w:tab w:val="left" w:pos="850"/>
        <w:tab w:val="left" w:pos="1417"/>
      </w:tabs>
      <w:spacing w:before="120" w:after="120" w:line="240" w:lineRule="auto"/>
      <w:ind w:left="1984" w:hanging="1984"/>
      <w:jc w:val="both"/>
    </w:pPr>
    <w:rPr>
      <w:szCs w:val="24"/>
      <w:lang w:eastAsia="en-GB"/>
    </w:rPr>
  </w:style>
  <w:style w:type="paragraph" w:customStyle="1" w:styleId="PointTriple1">
    <w:name w:val="PointTriple 1"/>
    <w:basedOn w:val="Normal"/>
    <w:uiPriority w:val="99"/>
    <w:rsid w:val="00F409B6"/>
    <w:pPr>
      <w:widowControl/>
      <w:tabs>
        <w:tab w:val="left" w:pos="1417"/>
        <w:tab w:val="left" w:pos="1984"/>
      </w:tabs>
      <w:spacing w:before="120" w:after="120" w:line="240" w:lineRule="auto"/>
      <w:ind w:left="2551" w:hanging="1701"/>
      <w:jc w:val="both"/>
    </w:pPr>
    <w:rPr>
      <w:szCs w:val="24"/>
      <w:lang w:eastAsia="en-GB"/>
    </w:rPr>
  </w:style>
  <w:style w:type="paragraph" w:customStyle="1" w:styleId="PointTriple2">
    <w:name w:val="PointTriple 2"/>
    <w:basedOn w:val="Normal"/>
    <w:uiPriority w:val="99"/>
    <w:rsid w:val="00F409B6"/>
    <w:pPr>
      <w:widowControl/>
      <w:tabs>
        <w:tab w:val="left" w:pos="1984"/>
        <w:tab w:val="left" w:pos="2551"/>
      </w:tabs>
      <w:spacing w:before="120" w:after="120" w:line="240" w:lineRule="auto"/>
      <w:ind w:left="3118" w:hanging="1701"/>
      <w:jc w:val="both"/>
    </w:pPr>
    <w:rPr>
      <w:szCs w:val="24"/>
      <w:lang w:eastAsia="en-GB"/>
    </w:rPr>
  </w:style>
  <w:style w:type="paragraph" w:customStyle="1" w:styleId="PointTriple3">
    <w:name w:val="PointTriple 3"/>
    <w:basedOn w:val="Normal"/>
    <w:uiPriority w:val="99"/>
    <w:rsid w:val="00F409B6"/>
    <w:pPr>
      <w:widowControl/>
      <w:tabs>
        <w:tab w:val="left" w:pos="2551"/>
        <w:tab w:val="left" w:pos="3118"/>
      </w:tabs>
      <w:spacing w:before="120" w:after="120" w:line="240" w:lineRule="auto"/>
      <w:ind w:left="3685" w:hanging="1701"/>
      <w:jc w:val="both"/>
    </w:pPr>
    <w:rPr>
      <w:szCs w:val="24"/>
      <w:lang w:eastAsia="en-GB"/>
    </w:rPr>
  </w:style>
  <w:style w:type="paragraph" w:customStyle="1" w:styleId="PointTriple4">
    <w:name w:val="PointTriple 4"/>
    <w:basedOn w:val="Normal"/>
    <w:uiPriority w:val="99"/>
    <w:rsid w:val="00F409B6"/>
    <w:pPr>
      <w:widowControl/>
      <w:tabs>
        <w:tab w:val="left" w:pos="3118"/>
        <w:tab w:val="left" w:pos="3685"/>
      </w:tabs>
      <w:spacing w:before="120" w:after="120" w:line="240" w:lineRule="auto"/>
      <w:ind w:left="4252" w:hanging="1701"/>
      <w:jc w:val="both"/>
    </w:pPr>
    <w:rPr>
      <w:szCs w:val="24"/>
      <w:lang w:eastAsia="en-GB"/>
    </w:rPr>
  </w:style>
  <w:style w:type="paragraph" w:customStyle="1" w:styleId="NumPar1">
    <w:name w:val="NumPar 1"/>
    <w:basedOn w:val="Normal"/>
    <w:next w:val="Text1"/>
    <w:uiPriority w:val="99"/>
    <w:rsid w:val="00F409B6"/>
    <w:pPr>
      <w:widowControl/>
      <w:numPr>
        <w:numId w:val="28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NumPar2">
    <w:name w:val="NumPar 2"/>
    <w:basedOn w:val="Normal"/>
    <w:next w:val="Text1"/>
    <w:uiPriority w:val="99"/>
    <w:rsid w:val="00F409B6"/>
    <w:pPr>
      <w:widowControl/>
      <w:numPr>
        <w:ilvl w:val="1"/>
        <w:numId w:val="28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NumPar3">
    <w:name w:val="NumPar 3"/>
    <w:basedOn w:val="Normal"/>
    <w:next w:val="Text1"/>
    <w:uiPriority w:val="99"/>
    <w:rsid w:val="00F409B6"/>
    <w:pPr>
      <w:widowControl/>
      <w:numPr>
        <w:ilvl w:val="2"/>
        <w:numId w:val="28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NumPar4">
    <w:name w:val="NumPar 4"/>
    <w:basedOn w:val="Normal"/>
    <w:next w:val="Text1"/>
    <w:uiPriority w:val="99"/>
    <w:rsid w:val="00F409B6"/>
    <w:pPr>
      <w:widowControl/>
      <w:numPr>
        <w:ilvl w:val="3"/>
        <w:numId w:val="28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1">
    <w:name w:val="Manual NumPar 1"/>
    <w:basedOn w:val="Normal"/>
    <w:next w:val="Text1"/>
    <w:uiPriority w:val="99"/>
    <w:rsid w:val="00F409B6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2">
    <w:name w:val="Manual NumPar 2"/>
    <w:basedOn w:val="Normal"/>
    <w:next w:val="Text1"/>
    <w:uiPriority w:val="99"/>
    <w:rsid w:val="00F409B6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3">
    <w:name w:val="Manual NumPar 3"/>
    <w:basedOn w:val="Normal"/>
    <w:next w:val="Text1"/>
    <w:uiPriority w:val="99"/>
    <w:rsid w:val="00F409B6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4">
    <w:name w:val="Manual NumPar 4"/>
    <w:basedOn w:val="Normal"/>
    <w:next w:val="Text1"/>
    <w:uiPriority w:val="99"/>
    <w:rsid w:val="00F409B6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QuotedNumPar">
    <w:name w:val="Quoted NumPar"/>
    <w:basedOn w:val="Normal"/>
    <w:uiPriority w:val="99"/>
    <w:rsid w:val="00F409B6"/>
    <w:pPr>
      <w:widowControl/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ManualHeading1">
    <w:name w:val="Manual Heading 1"/>
    <w:basedOn w:val="Normal"/>
    <w:next w:val="Text1"/>
    <w:uiPriority w:val="99"/>
    <w:rsid w:val="00F409B6"/>
    <w:pPr>
      <w:keepNext/>
      <w:widowControl/>
      <w:tabs>
        <w:tab w:val="left" w:pos="850"/>
      </w:tabs>
      <w:spacing w:before="360" w:after="120" w:line="240" w:lineRule="auto"/>
      <w:ind w:left="850" w:hanging="850"/>
      <w:jc w:val="both"/>
      <w:outlineLvl w:val="0"/>
    </w:pPr>
    <w:rPr>
      <w:b/>
      <w:smallCaps/>
      <w:szCs w:val="24"/>
      <w:lang w:eastAsia="en-GB"/>
    </w:rPr>
  </w:style>
  <w:style w:type="paragraph" w:customStyle="1" w:styleId="ManualHeading2">
    <w:name w:val="Manual Heading 2"/>
    <w:basedOn w:val="Normal"/>
    <w:next w:val="Text1"/>
    <w:uiPriority w:val="99"/>
    <w:rsid w:val="00F409B6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1"/>
    </w:pPr>
    <w:rPr>
      <w:b/>
      <w:szCs w:val="24"/>
      <w:lang w:eastAsia="en-GB"/>
    </w:rPr>
  </w:style>
  <w:style w:type="paragraph" w:customStyle="1" w:styleId="ManualHeading3">
    <w:name w:val="Manual Heading 3"/>
    <w:basedOn w:val="Normal"/>
    <w:next w:val="Text1"/>
    <w:uiPriority w:val="99"/>
    <w:rsid w:val="00F409B6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2"/>
    </w:pPr>
    <w:rPr>
      <w:i/>
      <w:szCs w:val="24"/>
      <w:lang w:eastAsia="en-GB"/>
    </w:rPr>
  </w:style>
  <w:style w:type="paragraph" w:customStyle="1" w:styleId="ManualHeading4">
    <w:name w:val="Manual Heading 4"/>
    <w:basedOn w:val="Normal"/>
    <w:next w:val="Text1"/>
    <w:uiPriority w:val="99"/>
    <w:rsid w:val="00F409B6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3"/>
    </w:pPr>
    <w:rPr>
      <w:szCs w:val="24"/>
      <w:lang w:eastAsia="en-GB"/>
    </w:rPr>
  </w:style>
  <w:style w:type="paragraph" w:customStyle="1" w:styleId="ChapterTitle">
    <w:name w:val="ChapterTitle"/>
    <w:basedOn w:val="Normal"/>
    <w:next w:val="Normal"/>
    <w:uiPriority w:val="99"/>
    <w:rsid w:val="00F409B6"/>
    <w:pPr>
      <w:keepNext/>
      <w:widowControl/>
      <w:spacing w:before="120" w:after="360" w:line="240" w:lineRule="auto"/>
      <w:jc w:val="center"/>
    </w:pPr>
    <w:rPr>
      <w:b/>
      <w:sz w:val="32"/>
      <w:szCs w:val="24"/>
      <w:lang w:eastAsia="en-GB"/>
    </w:rPr>
  </w:style>
  <w:style w:type="paragraph" w:customStyle="1" w:styleId="PartTitle">
    <w:name w:val="PartTitle"/>
    <w:basedOn w:val="Normal"/>
    <w:next w:val="ChapterTitle"/>
    <w:uiPriority w:val="99"/>
    <w:rsid w:val="00F409B6"/>
    <w:pPr>
      <w:keepNext/>
      <w:pageBreakBefore/>
      <w:widowControl/>
      <w:spacing w:before="120" w:after="360" w:line="240" w:lineRule="auto"/>
      <w:jc w:val="center"/>
    </w:pPr>
    <w:rPr>
      <w:b/>
      <w:sz w:val="36"/>
      <w:szCs w:val="24"/>
      <w:lang w:eastAsia="en-GB"/>
    </w:rPr>
  </w:style>
  <w:style w:type="paragraph" w:customStyle="1" w:styleId="SectionTitle">
    <w:name w:val="SectionTitle"/>
    <w:basedOn w:val="Normal"/>
    <w:next w:val="Heading1"/>
    <w:uiPriority w:val="99"/>
    <w:rsid w:val="00F409B6"/>
    <w:pPr>
      <w:keepNext/>
      <w:widowControl/>
      <w:spacing w:before="120" w:after="360" w:line="240" w:lineRule="auto"/>
      <w:jc w:val="center"/>
    </w:pPr>
    <w:rPr>
      <w:b/>
      <w:smallCaps/>
      <w:sz w:val="28"/>
      <w:szCs w:val="24"/>
      <w:lang w:eastAsia="en-GB"/>
    </w:rPr>
  </w:style>
  <w:style w:type="paragraph" w:customStyle="1" w:styleId="TableTitle">
    <w:name w:val="Table Title"/>
    <w:basedOn w:val="Normal"/>
    <w:next w:val="Normal"/>
    <w:uiPriority w:val="99"/>
    <w:rsid w:val="00F409B6"/>
    <w:pPr>
      <w:widowControl/>
      <w:spacing w:before="120" w:after="120" w:line="240" w:lineRule="auto"/>
      <w:jc w:val="center"/>
    </w:pPr>
    <w:rPr>
      <w:b/>
      <w:szCs w:val="24"/>
      <w:lang w:eastAsia="en-GB"/>
    </w:rPr>
  </w:style>
  <w:style w:type="character" w:customStyle="1" w:styleId="Marker">
    <w:name w:val="Marker"/>
    <w:basedOn w:val="DefaultParagraphFont"/>
    <w:uiPriority w:val="99"/>
    <w:rsid w:val="00F409B6"/>
    <w:rPr>
      <w:rFonts w:cs="Times New Roman"/>
      <w:color w:val="0000FF"/>
      <w:shd w:val="clear" w:color="auto" w:fill="auto"/>
      <w:rtl w:val="0"/>
      <w:cs w:val="0"/>
    </w:rPr>
  </w:style>
  <w:style w:type="character" w:customStyle="1" w:styleId="Marker1">
    <w:name w:val="Marker1"/>
    <w:basedOn w:val="DefaultParagraphFont"/>
    <w:uiPriority w:val="99"/>
    <w:rsid w:val="00F409B6"/>
    <w:rPr>
      <w:rFonts w:cs="Times New Roman"/>
      <w:color w:val="008000"/>
      <w:shd w:val="clear" w:color="auto" w:fill="auto"/>
      <w:rtl w:val="0"/>
      <w:cs w:val="0"/>
    </w:rPr>
  </w:style>
  <w:style w:type="character" w:customStyle="1" w:styleId="Marker2">
    <w:name w:val="Marker2"/>
    <w:basedOn w:val="DefaultParagraphFont"/>
    <w:uiPriority w:val="99"/>
    <w:rsid w:val="00F409B6"/>
    <w:rPr>
      <w:rFonts w:cs="Times New Roman"/>
      <w:color w:val="FF0000"/>
      <w:shd w:val="clear" w:color="auto" w:fill="auto"/>
      <w:rtl w:val="0"/>
      <w:cs w:val="0"/>
    </w:rPr>
  </w:style>
  <w:style w:type="paragraph" w:styleId="TOCHeading">
    <w:name w:val="TOC Heading"/>
    <w:basedOn w:val="Normal"/>
    <w:next w:val="Normal"/>
    <w:uiPriority w:val="99"/>
    <w:rsid w:val="00F409B6"/>
    <w:pPr>
      <w:widowControl/>
      <w:spacing w:before="120" w:after="240" w:line="240" w:lineRule="auto"/>
      <w:jc w:val="center"/>
    </w:pPr>
    <w:rPr>
      <w:b/>
      <w:sz w:val="28"/>
      <w:szCs w:val="24"/>
      <w:lang w:eastAsia="en-GB"/>
    </w:rPr>
  </w:style>
  <w:style w:type="paragraph" w:customStyle="1" w:styleId="Point0number">
    <w:name w:val="Point 0 (number)"/>
    <w:basedOn w:val="Normal"/>
    <w:uiPriority w:val="99"/>
    <w:rsid w:val="00F409B6"/>
    <w:pPr>
      <w:widowControl/>
      <w:numPr>
        <w:numId w:val="29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Point1number">
    <w:name w:val="Point 1 (number)"/>
    <w:basedOn w:val="Normal"/>
    <w:uiPriority w:val="99"/>
    <w:rsid w:val="00F409B6"/>
    <w:pPr>
      <w:widowControl/>
      <w:numPr>
        <w:ilvl w:val="2"/>
        <w:numId w:val="29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Point2number">
    <w:name w:val="Point 2 (number)"/>
    <w:basedOn w:val="Normal"/>
    <w:uiPriority w:val="99"/>
    <w:rsid w:val="00F409B6"/>
    <w:pPr>
      <w:widowControl/>
      <w:numPr>
        <w:ilvl w:val="4"/>
        <w:numId w:val="29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Point3number">
    <w:name w:val="Point 3 (number)"/>
    <w:basedOn w:val="Normal"/>
    <w:uiPriority w:val="99"/>
    <w:rsid w:val="00F409B6"/>
    <w:pPr>
      <w:widowControl/>
      <w:numPr>
        <w:ilvl w:val="6"/>
        <w:numId w:val="29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Point0letter">
    <w:name w:val="Point 0 (letter)"/>
    <w:basedOn w:val="Normal"/>
    <w:uiPriority w:val="99"/>
    <w:rsid w:val="00F409B6"/>
    <w:pPr>
      <w:widowControl/>
      <w:numPr>
        <w:ilvl w:val="1"/>
        <w:numId w:val="29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Point1letter">
    <w:name w:val="Point 1 (letter)"/>
    <w:basedOn w:val="Normal"/>
    <w:uiPriority w:val="99"/>
    <w:rsid w:val="00F409B6"/>
    <w:pPr>
      <w:widowControl/>
      <w:numPr>
        <w:ilvl w:val="3"/>
        <w:numId w:val="29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Point2letter">
    <w:name w:val="Point 2 (letter)"/>
    <w:basedOn w:val="Normal"/>
    <w:uiPriority w:val="99"/>
    <w:rsid w:val="00F409B6"/>
    <w:pPr>
      <w:widowControl/>
      <w:numPr>
        <w:ilvl w:val="5"/>
        <w:numId w:val="29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Point3letter">
    <w:name w:val="Point 3 (letter)"/>
    <w:basedOn w:val="Normal"/>
    <w:uiPriority w:val="99"/>
    <w:rsid w:val="00F409B6"/>
    <w:pPr>
      <w:widowControl/>
      <w:numPr>
        <w:ilvl w:val="7"/>
        <w:numId w:val="29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Point4letter">
    <w:name w:val="Point 4 (letter)"/>
    <w:basedOn w:val="Normal"/>
    <w:uiPriority w:val="99"/>
    <w:rsid w:val="00F409B6"/>
    <w:pPr>
      <w:widowControl/>
      <w:numPr>
        <w:ilvl w:val="8"/>
        <w:numId w:val="29"/>
      </w:numPr>
      <w:tabs>
        <w:tab w:val="num" w:pos="3118"/>
      </w:tabs>
      <w:spacing w:before="120" w:after="120" w:line="240" w:lineRule="auto"/>
      <w:ind w:left="3118" w:hanging="567"/>
      <w:jc w:val="both"/>
    </w:pPr>
    <w:rPr>
      <w:szCs w:val="24"/>
      <w:lang w:eastAsia="en-GB"/>
    </w:rPr>
  </w:style>
  <w:style w:type="paragraph" w:customStyle="1" w:styleId="Bullet0">
    <w:name w:val="Bullet 0"/>
    <w:basedOn w:val="Normal"/>
    <w:uiPriority w:val="99"/>
    <w:rsid w:val="00F409B6"/>
    <w:pPr>
      <w:widowControl/>
      <w:numPr>
        <w:numId w:val="3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Bullet1">
    <w:name w:val="Bullet 1"/>
    <w:basedOn w:val="Normal"/>
    <w:uiPriority w:val="99"/>
    <w:rsid w:val="00F409B6"/>
    <w:pPr>
      <w:widowControl/>
      <w:numPr>
        <w:numId w:val="31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Bullet2">
    <w:name w:val="Bullet 2"/>
    <w:basedOn w:val="Normal"/>
    <w:uiPriority w:val="99"/>
    <w:rsid w:val="00F409B6"/>
    <w:pPr>
      <w:widowControl/>
      <w:numPr>
        <w:numId w:val="32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Bullet3">
    <w:name w:val="Bullet 3"/>
    <w:basedOn w:val="Normal"/>
    <w:uiPriority w:val="99"/>
    <w:rsid w:val="00F409B6"/>
    <w:pPr>
      <w:widowControl/>
      <w:numPr>
        <w:numId w:val="33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Bullet4">
    <w:name w:val="Bullet 4"/>
    <w:basedOn w:val="Normal"/>
    <w:uiPriority w:val="99"/>
    <w:rsid w:val="00F409B6"/>
    <w:pPr>
      <w:widowControl/>
      <w:numPr>
        <w:numId w:val="34"/>
      </w:numPr>
      <w:tabs>
        <w:tab w:val="num" w:pos="3118"/>
      </w:tabs>
      <w:spacing w:before="120" w:after="120" w:line="240" w:lineRule="auto"/>
      <w:ind w:left="3118" w:hanging="567"/>
      <w:jc w:val="both"/>
    </w:pPr>
    <w:rPr>
      <w:szCs w:val="24"/>
      <w:lang w:eastAsia="en-GB"/>
    </w:rPr>
  </w:style>
  <w:style w:type="paragraph" w:customStyle="1" w:styleId="Annexetitreexpos">
    <w:name w:val="Annexe titre (exposé)"/>
    <w:basedOn w:val="Normal"/>
    <w:next w:val="Normal"/>
    <w:uiPriority w:val="99"/>
    <w:rsid w:val="00F409B6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Annexetitre">
    <w:name w:val="Annexe titre"/>
    <w:basedOn w:val="Normal"/>
    <w:next w:val="Normal"/>
    <w:uiPriority w:val="99"/>
    <w:rsid w:val="00F409B6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Annexetitrefichefinancire">
    <w:name w:val="Annexe titre (fiche financière)"/>
    <w:basedOn w:val="Normal"/>
    <w:next w:val="Normal"/>
    <w:uiPriority w:val="99"/>
    <w:rsid w:val="00F409B6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Applicationdirecte">
    <w:name w:val="Application directe"/>
    <w:basedOn w:val="Normal"/>
    <w:next w:val="Fait"/>
    <w:uiPriority w:val="99"/>
    <w:rsid w:val="00F409B6"/>
    <w:pPr>
      <w:widowControl/>
      <w:spacing w:before="480" w:after="120" w:line="240" w:lineRule="auto"/>
      <w:jc w:val="both"/>
    </w:pPr>
    <w:rPr>
      <w:szCs w:val="24"/>
      <w:lang w:eastAsia="en-GB"/>
    </w:rPr>
  </w:style>
  <w:style w:type="paragraph" w:customStyle="1" w:styleId="Fait">
    <w:name w:val="Fait à"/>
    <w:basedOn w:val="Normal"/>
    <w:next w:val="Institutionquisigne"/>
    <w:uiPriority w:val="99"/>
    <w:rsid w:val="00F409B6"/>
    <w:pPr>
      <w:keepNext/>
      <w:widowControl/>
      <w:spacing w:before="120" w:line="240" w:lineRule="auto"/>
      <w:jc w:val="both"/>
    </w:pPr>
    <w:rPr>
      <w:szCs w:val="24"/>
      <w:lang w:eastAsia="en-GB"/>
    </w:rPr>
  </w:style>
  <w:style w:type="paragraph" w:customStyle="1" w:styleId="Institutionquisigne">
    <w:name w:val="Institution qui signe"/>
    <w:basedOn w:val="Normal"/>
    <w:next w:val="Personnequisigne"/>
    <w:uiPriority w:val="99"/>
    <w:rsid w:val="00F409B6"/>
    <w:pPr>
      <w:keepNext/>
      <w:widowControl/>
      <w:tabs>
        <w:tab w:val="left" w:pos="4252"/>
      </w:tabs>
      <w:spacing w:before="720" w:line="240" w:lineRule="auto"/>
      <w:jc w:val="both"/>
    </w:pPr>
    <w:rPr>
      <w:i/>
      <w:szCs w:val="24"/>
      <w:lang w:eastAsia="en-GB"/>
    </w:rPr>
  </w:style>
  <w:style w:type="paragraph" w:customStyle="1" w:styleId="Personnequisigne">
    <w:name w:val="Personne qui signe"/>
    <w:basedOn w:val="Normal"/>
    <w:next w:val="Institutionquisigne"/>
    <w:uiPriority w:val="99"/>
    <w:rsid w:val="00F409B6"/>
    <w:pPr>
      <w:widowControl/>
      <w:tabs>
        <w:tab w:val="left" w:pos="4252"/>
      </w:tabs>
      <w:spacing w:line="240" w:lineRule="auto"/>
      <w:jc w:val="left"/>
    </w:pPr>
    <w:rPr>
      <w:i/>
      <w:szCs w:val="24"/>
      <w:lang w:eastAsia="en-GB"/>
    </w:rPr>
  </w:style>
  <w:style w:type="paragraph" w:customStyle="1" w:styleId="Avertissementtitre">
    <w:name w:val="Avertissement titre"/>
    <w:basedOn w:val="Normal"/>
    <w:next w:val="Normal"/>
    <w:uiPriority w:val="99"/>
    <w:rsid w:val="00F409B6"/>
    <w:pPr>
      <w:keepNext/>
      <w:widowControl/>
      <w:spacing w:before="480" w:after="120" w:line="240" w:lineRule="auto"/>
      <w:jc w:val="both"/>
    </w:pPr>
    <w:rPr>
      <w:szCs w:val="24"/>
      <w:u w:val="single"/>
      <w:lang w:eastAsia="en-GB"/>
    </w:rPr>
  </w:style>
  <w:style w:type="paragraph" w:customStyle="1" w:styleId="Confidence">
    <w:name w:val="Confidence"/>
    <w:basedOn w:val="Normal"/>
    <w:next w:val="Normal"/>
    <w:uiPriority w:val="99"/>
    <w:rsid w:val="00F409B6"/>
    <w:pPr>
      <w:widowControl/>
      <w:spacing w:before="360" w:after="120" w:line="240" w:lineRule="auto"/>
      <w:jc w:val="center"/>
    </w:pPr>
    <w:rPr>
      <w:szCs w:val="24"/>
      <w:lang w:eastAsia="en-GB"/>
    </w:rPr>
  </w:style>
  <w:style w:type="paragraph" w:customStyle="1" w:styleId="Confidentialit">
    <w:name w:val="Confidentialité"/>
    <w:basedOn w:val="Normal"/>
    <w:next w:val="TypedudocumentPagedecouverture"/>
    <w:uiPriority w:val="99"/>
    <w:rsid w:val="00F409B6"/>
    <w:pPr>
      <w:widowControl/>
      <w:spacing w:before="240" w:after="240" w:line="240" w:lineRule="auto"/>
      <w:ind w:left="5103"/>
      <w:jc w:val="both"/>
    </w:pPr>
    <w:rPr>
      <w:szCs w:val="24"/>
      <w:u w:val="single"/>
      <w:lang w:eastAsia="en-GB"/>
    </w:rPr>
  </w:style>
  <w:style w:type="paragraph" w:customStyle="1" w:styleId="TypedudocumentPagedecouverture">
    <w:name w:val="Type du document (Page de couverture)"/>
    <w:basedOn w:val="Typedudocument"/>
    <w:next w:val="TitreobjetPagedecouverture"/>
    <w:uiPriority w:val="99"/>
    <w:rsid w:val="00F409B6"/>
    <w:pPr>
      <w:spacing w:line="240" w:lineRule="auto"/>
      <w:jc w:val="center"/>
    </w:pPr>
  </w:style>
  <w:style w:type="paragraph" w:customStyle="1" w:styleId="Typedudocument">
    <w:name w:val="Type du document"/>
    <w:basedOn w:val="Normal"/>
    <w:next w:val="Titreobjet"/>
    <w:uiPriority w:val="99"/>
    <w:rsid w:val="00F409B6"/>
    <w:pPr>
      <w:widowControl/>
      <w:spacing w:before="360" w:line="240" w:lineRule="auto"/>
      <w:jc w:val="center"/>
    </w:pPr>
    <w:rPr>
      <w:b/>
      <w:szCs w:val="24"/>
      <w:lang w:eastAsia="en-GB"/>
    </w:rPr>
  </w:style>
  <w:style w:type="paragraph" w:customStyle="1" w:styleId="Titreobjet">
    <w:name w:val="Titre objet"/>
    <w:basedOn w:val="Normal"/>
    <w:next w:val="Sous-titreobjet"/>
    <w:uiPriority w:val="99"/>
    <w:rsid w:val="00F409B6"/>
    <w:pPr>
      <w:widowControl/>
      <w:spacing w:before="360" w:after="360" w:line="240" w:lineRule="auto"/>
      <w:jc w:val="center"/>
    </w:pPr>
    <w:rPr>
      <w:b/>
      <w:szCs w:val="24"/>
      <w:lang w:eastAsia="en-GB"/>
    </w:rPr>
  </w:style>
  <w:style w:type="paragraph" w:customStyle="1" w:styleId="Sous-titreobjet">
    <w:name w:val="Sous-titre objet"/>
    <w:basedOn w:val="Normal"/>
    <w:uiPriority w:val="99"/>
    <w:rsid w:val="00F409B6"/>
    <w:pPr>
      <w:widowControl/>
      <w:spacing w:line="240" w:lineRule="auto"/>
      <w:jc w:val="center"/>
    </w:pPr>
    <w:rPr>
      <w:b/>
      <w:szCs w:val="24"/>
      <w:lang w:eastAsia="en-GB"/>
    </w:rPr>
  </w:style>
  <w:style w:type="paragraph" w:customStyle="1" w:styleId="TitreobjetPagedecouverture">
    <w:name w:val="Titre objet (Page de couverture)"/>
    <w:basedOn w:val="Titreobjet"/>
    <w:next w:val="Sous-titreobjetPagedecouverture"/>
    <w:uiPriority w:val="99"/>
    <w:rsid w:val="00F409B6"/>
    <w:pPr>
      <w:spacing w:line="240" w:lineRule="auto"/>
      <w:jc w:val="center"/>
    </w:pPr>
  </w:style>
  <w:style w:type="paragraph" w:customStyle="1" w:styleId="Sous-titreobjetPagedecouverture">
    <w:name w:val="Sous-titre objet (Page de couverture)"/>
    <w:basedOn w:val="Sous-titreobjet"/>
    <w:uiPriority w:val="99"/>
    <w:rsid w:val="00F409B6"/>
    <w:pPr>
      <w:spacing w:line="240" w:lineRule="auto"/>
      <w:jc w:val="center"/>
    </w:pPr>
  </w:style>
  <w:style w:type="paragraph" w:customStyle="1" w:styleId="Considrant">
    <w:name w:val="Considérant"/>
    <w:basedOn w:val="Normal"/>
    <w:uiPriority w:val="99"/>
    <w:rsid w:val="00F409B6"/>
    <w:pPr>
      <w:widowControl/>
      <w:numPr>
        <w:numId w:val="35"/>
      </w:numPr>
      <w:tabs>
        <w:tab w:val="num" w:pos="709"/>
      </w:tabs>
      <w:spacing w:before="120" w:after="120" w:line="240" w:lineRule="auto"/>
      <w:ind w:left="709" w:hanging="709"/>
      <w:jc w:val="both"/>
    </w:pPr>
    <w:rPr>
      <w:szCs w:val="24"/>
      <w:lang w:eastAsia="en-GB"/>
    </w:rPr>
  </w:style>
  <w:style w:type="paragraph" w:customStyle="1" w:styleId="Corrigendum">
    <w:name w:val="Corrigendum"/>
    <w:basedOn w:val="Normal"/>
    <w:next w:val="Normal"/>
    <w:uiPriority w:val="99"/>
    <w:rsid w:val="00F409B6"/>
    <w:pPr>
      <w:widowControl/>
      <w:spacing w:after="240" w:line="240" w:lineRule="auto"/>
      <w:jc w:val="left"/>
    </w:pPr>
    <w:rPr>
      <w:szCs w:val="24"/>
      <w:lang w:eastAsia="en-GB"/>
    </w:rPr>
  </w:style>
  <w:style w:type="paragraph" w:customStyle="1" w:styleId="Datedadoption">
    <w:name w:val="Date d'adoption"/>
    <w:basedOn w:val="Normal"/>
    <w:next w:val="Titreobjet"/>
    <w:uiPriority w:val="99"/>
    <w:rsid w:val="00F409B6"/>
    <w:pPr>
      <w:widowControl/>
      <w:spacing w:before="360" w:line="240" w:lineRule="auto"/>
      <w:jc w:val="center"/>
    </w:pPr>
    <w:rPr>
      <w:b/>
      <w:szCs w:val="24"/>
      <w:lang w:eastAsia="en-GB"/>
    </w:rPr>
  </w:style>
  <w:style w:type="paragraph" w:customStyle="1" w:styleId="Emission">
    <w:name w:val="Emission"/>
    <w:basedOn w:val="Normal"/>
    <w:next w:val="Rfrenceinstitutionnelle"/>
    <w:uiPriority w:val="99"/>
    <w:rsid w:val="00F409B6"/>
    <w:pPr>
      <w:widowControl/>
      <w:spacing w:line="240" w:lineRule="auto"/>
      <w:ind w:left="5103"/>
      <w:jc w:val="left"/>
    </w:pPr>
    <w:rPr>
      <w:szCs w:val="24"/>
      <w:lang w:eastAsia="en-GB"/>
    </w:rPr>
  </w:style>
  <w:style w:type="paragraph" w:customStyle="1" w:styleId="Rfrenceinstitutionnelle">
    <w:name w:val="Référence institutionnelle"/>
    <w:basedOn w:val="Normal"/>
    <w:next w:val="Confidentialit"/>
    <w:uiPriority w:val="99"/>
    <w:rsid w:val="00F409B6"/>
    <w:pPr>
      <w:widowControl/>
      <w:spacing w:after="240" w:line="240" w:lineRule="auto"/>
      <w:ind w:left="5103"/>
      <w:jc w:val="left"/>
    </w:pPr>
    <w:rPr>
      <w:szCs w:val="24"/>
      <w:lang w:eastAsia="en-GB"/>
    </w:rPr>
  </w:style>
  <w:style w:type="paragraph" w:customStyle="1" w:styleId="Exposdesmotifstitre">
    <w:name w:val="Exposé des motifs titre"/>
    <w:basedOn w:val="Normal"/>
    <w:next w:val="Normal"/>
    <w:uiPriority w:val="99"/>
    <w:rsid w:val="00F409B6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Formuledadoption">
    <w:name w:val="Formule d'adoption"/>
    <w:basedOn w:val="Normal"/>
    <w:next w:val="Titrearticle"/>
    <w:uiPriority w:val="99"/>
    <w:rsid w:val="00F409B6"/>
    <w:pPr>
      <w:keepNext/>
      <w:widowControl/>
      <w:spacing w:before="120" w:after="120" w:line="240" w:lineRule="auto"/>
      <w:jc w:val="both"/>
    </w:pPr>
    <w:rPr>
      <w:szCs w:val="24"/>
      <w:lang w:eastAsia="en-GB"/>
    </w:rPr>
  </w:style>
  <w:style w:type="paragraph" w:customStyle="1" w:styleId="Titrearticle">
    <w:name w:val="Titre article"/>
    <w:basedOn w:val="Normal"/>
    <w:next w:val="Normal"/>
    <w:uiPriority w:val="99"/>
    <w:rsid w:val="00F409B6"/>
    <w:pPr>
      <w:keepNext/>
      <w:widowControl/>
      <w:spacing w:before="360" w:after="120" w:line="240" w:lineRule="auto"/>
      <w:jc w:val="center"/>
    </w:pPr>
    <w:rPr>
      <w:i/>
      <w:szCs w:val="24"/>
      <w:lang w:eastAsia="en-GB"/>
    </w:rPr>
  </w:style>
  <w:style w:type="paragraph" w:customStyle="1" w:styleId="Institutionquiagit">
    <w:name w:val="Institution qui agit"/>
    <w:basedOn w:val="Normal"/>
    <w:next w:val="Normal"/>
    <w:uiPriority w:val="99"/>
    <w:rsid w:val="00F409B6"/>
    <w:pPr>
      <w:keepNext/>
      <w:widowControl/>
      <w:spacing w:before="600" w:after="120" w:line="240" w:lineRule="auto"/>
      <w:jc w:val="both"/>
    </w:pPr>
    <w:rPr>
      <w:szCs w:val="24"/>
      <w:lang w:eastAsia="en-GB"/>
    </w:rPr>
  </w:style>
  <w:style w:type="paragraph" w:customStyle="1" w:styleId="Langue">
    <w:name w:val="Langue"/>
    <w:basedOn w:val="Normal"/>
    <w:next w:val="Rfrenceinterne"/>
    <w:uiPriority w:val="99"/>
    <w:rsid w:val="00F409B6"/>
    <w:pPr>
      <w:framePr w:wrap="around" w:vAnchor="page" w:xAlign="center" w:y="14740"/>
      <w:widowControl/>
      <w:spacing w:after="600" w:line="240" w:lineRule="auto"/>
      <w:jc w:val="center"/>
    </w:pPr>
    <w:rPr>
      <w:b/>
      <w:caps/>
      <w:szCs w:val="24"/>
      <w:lang w:eastAsia="en-GB"/>
    </w:rPr>
  </w:style>
  <w:style w:type="paragraph" w:customStyle="1" w:styleId="Rfrenceinterne">
    <w:name w:val="Référence interne"/>
    <w:basedOn w:val="Normal"/>
    <w:next w:val="Rfrenceinterinstitutionnelle"/>
    <w:uiPriority w:val="99"/>
    <w:rsid w:val="00F409B6"/>
    <w:pPr>
      <w:widowControl/>
      <w:spacing w:line="240" w:lineRule="auto"/>
      <w:ind w:left="5103"/>
      <w:jc w:val="left"/>
    </w:pPr>
    <w:rPr>
      <w:szCs w:val="24"/>
      <w:lang w:eastAsia="en-GB"/>
    </w:rPr>
  </w:style>
  <w:style w:type="paragraph" w:customStyle="1" w:styleId="Rfrenceinterinstitutionnelle">
    <w:name w:val="Référence interinstitutionnelle"/>
    <w:basedOn w:val="Normal"/>
    <w:next w:val="Statut"/>
    <w:uiPriority w:val="99"/>
    <w:rsid w:val="00F409B6"/>
    <w:pPr>
      <w:widowControl/>
      <w:spacing w:line="240" w:lineRule="auto"/>
      <w:ind w:left="5103"/>
      <w:jc w:val="left"/>
    </w:pPr>
    <w:rPr>
      <w:szCs w:val="24"/>
      <w:lang w:eastAsia="en-GB"/>
    </w:rPr>
  </w:style>
  <w:style w:type="paragraph" w:customStyle="1" w:styleId="Statut">
    <w:name w:val="Statut"/>
    <w:basedOn w:val="Normal"/>
    <w:next w:val="Typedudocument"/>
    <w:uiPriority w:val="99"/>
    <w:rsid w:val="00F409B6"/>
    <w:pPr>
      <w:widowControl/>
      <w:spacing w:before="360" w:line="240" w:lineRule="auto"/>
      <w:jc w:val="center"/>
    </w:pPr>
    <w:rPr>
      <w:szCs w:val="24"/>
      <w:lang w:eastAsia="en-GB"/>
    </w:rPr>
  </w:style>
  <w:style w:type="paragraph" w:customStyle="1" w:styleId="ManualConsidrant">
    <w:name w:val="Manual Considérant"/>
    <w:basedOn w:val="Normal"/>
    <w:uiPriority w:val="99"/>
    <w:rsid w:val="00F409B6"/>
    <w:pPr>
      <w:widowControl/>
      <w:spacing w:before="120" w:after="120" w:line="240" w:lineRule="auto"/>
      <w:ind w:left="709" w:hanging="709"/>
      <w:jc w:val="both"/>
    </w:pPr>
    <w:rPr>
      <w:szCs w:val="24"/>
      <w:lang w:eastAsia="en-GB"/>
    </w:rPr>
  </w:style>
  <w:style w:type="paragraph" w:customStyle="1" w:styleId="Nomdelinstitution">
    <w:name w:val="Nom de l'institution"/>
    <w:basedOn w:val="Normal"/>
    <w:next w:val="Emission"/>
    <w:uiPriority w:val="99"/>
    <w:rsid w:val="00F409B6"/>
    <w:pPr>
      <w:widowControl/>
      <w:spacing w:line="240" w:lineRule="auto"/>
      <w:jc w:val="left"/>
    </w:pPr>
    <w:rPr>
      <w:rFonts w:ascii="Arial" w:hAnsi="Arial" w:cs="Arial"/>
      <w:szCs w:val="24"/>
      <w:lang w:eastAsia="en-GB"/>
    </w:rPr>
  </w:style>
  <w:style w:type="character" w:customStyle="1" w:styleId="Added">
    <w:name w:val="Added"/>
    <w:basedOn w:val="DefaultParagraphFont"/>
    <w:uiPriority w:val="99"/>
    <w:rsid w:val="00F409B6"/>
    <w:rPr>
      <w:rFonts w:cs="Times New Roman"/>
      <w:b/>
      <w:u w:val="single"/>
      <w:shd w:val="clear" w:color="auto" w:fill="auto"/>
      <w:rtl w:val="0"/>
      <w:cs w:val="0"/>
    </w:rPr>
  </w:style>
  <w:style w:type="character" w:customStyle="1" w:styleId="Deleted">
    <w:name w:val="Deleted"/>
    <w:basedOn w:val="DefaultParagraphFont"/>
    <w:uiPriority w:val="99"/>
    <w:rsid w:val="00F409B6"/>
    <w:rPr>
      <w:rFonts w:cs="Times New Roman"/>
      <w:strike/>
      <w:shd w:val="clear" w:color="auto" w:fill="auto"/>
      <w:rtl w:val="0"/>
      <w:cs w:val="0"/>
    </w:rPr>
  </w:style>
  <w:style w:type="paragraph" w:customStyle="1" w:styleId="Address">
    <w:name w:val="Address"/>
    <w:basedOn w:val="Normal"/>
    <w:next w:val="Normal"/>
    <w:uiPriority w:val="99"/>
    <w:rsid w:val="00F409B6"/>
    <w:pPr>
      <w:keepLines/>
      <w:widowControl/>
      <w:spacing w:before="120" w:after="120"/>
      <w:ind w:left="3402"/>
      <w:jc w:val="left"/>
    </w:pPr>
    <w:rPr>
      <w:szCs w:val="24"/>
      <w:lang w:eastAsia="en-GB"/>
    </w:rPr>
  </w:style>
  <w:style w:type="paragraph" w:customStyle="1" w:styleId="Objetexterne">
    <w:name w:val="Objet externe"/>
    <w:basedOn w:val="Normal"/>
    <w:next w:val="Normal"/>
    <w:uiPriority w:val="99"/>
    <w:rsid w:val="00F409B6"/>
    <w:pPr>
      <w:widowControl/>
      <w:spacing w:before="120" w:after="120" w:line="240" w:lineRule="auto"/>
      <w:jc w:val="both"/>
    </w:pPr>
    <w:rPr>
      <w:i/>
      <w:caps/>
      <w:szCs w:val="24"/>
      <w:lang w:eastAsia="en-GB"/>
    </w:rPr>
  </w:style>
  <w:style w:type="paragraph" w:customStyle="1" w:styleId="Pagedecouverture">
    <w:name w:val="Page de couverture"/>
    <w:basedOn w:val="Normal"/>
    <w:next w:val="Normal"/>
    <w:uiPriority w:val="99"/>
    <w:rsid w:val="00F409B6"/>
    <w:pPr>
      <w:widowControl/>
      <w:spacing w:before="120" w:after="120" w:line="240" w:lineRule="auto"/>
      <w:jc w:val="both"/>
    </w:pPr>
    <w:rPr>
      <w:szCs w:val="24"/>
      <w:lang w:eastAsia="en-GB"/>
    </w:rPr>
  </w:style>
  <w:style w:type="paragraph" w:customStyle="1" w:styleId="Supertitre">
    <w:name w:val="Supertitre"/>
    <w:basedOn w:val="Normal"/>
    <w:next w:val="Normal"/>
    <w:uiPriority w:val="99"/>
    <w:rsid w:val="00F409B6"/>
    <w:pPr>
      <w:widowControl/>
      <w:spacing w:after="600" w:line="240" w:lineRule="auto"/>
      <w:jc w:val="center"/>
    </w:pPr>
    <w:rPr>
      <w:b/>
      <w:szCs w:val="24"/>
      <w:lang w:eastAsia="en-GB"/>
    </w:rPr>
  </w:style>
  <w:style w:type="paragraph" w:customStyle="1" w:styleId="Languesfaisantfoi">
    <w:name w:val="Langues faisant foi"/>
    <w:basedOn w:val="Normal"/>
    <w:next w:val="Normal"/>
    <w:uiPriority w:val="99"/>
    <w:rsid w:val="00F409B6"/>
    <w:pPr>
      <w:widowControl/>
      <w:spacing w:before="360" w:line="240" w:lineRule="auto"/>
      <w:jc w:val="center"/>
    </w:pPr>
    <w:rPr>
      <w:szCs w:val="24"/>
      <w:lang w:eastAsia="en-GB"/>
    </w:rPr>
  </w:style>
  <w:style w:type="paragraph" w:customStyle="1" w:styleId="Rfrencecroise">
    <w:name w:val="Référence croisée"/>
    <w:basedOn w:val="Normal"/>
    <w:uiPriority w:val="99"/>
    <w:rsid w:val="00F409B6"/>
    <w:pPr>
      <w:widowControl/>
      <w:spacing w:line="240" w:lineRule="auto"/>
      <w:jc w:val="center"/>
    </w:pPr>
    <w:rPr>
      <w:szCs w:val="24"/>
      <w:lang w:eastAsia="en-GB"/>
    </w:rPr>
  </w:style>
  <w:style w:type="paragraph" w:customStyle="1" w:styleId="Fichefinanciretitre">
    <w:name w:val="Fiche financière titre"/>
    <w:basedOn w:val="Normal"/>
    <w:next w:val="Normal"/>
    <w:uiPriority w:val="99"/>
    <w:rsid w:val="00F409B6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DatedadoptionPagedecouverture">
    <w:name w:val="Date d'adoption (Page de couverture)"/>
    <w:basedOn w:val="Datedadoption"/>
    <w:next w:val="TitreobjetPagedecouverture"/>
    <w:uiPriority w:val="99"/>
    <w:rsid w:val="00F409B6"/>
    <w:pPr>
      <w:spacing w:line="240" w:lineRule="auto"/>
      <w:jc w:val="center"/>
    </w:pPr>
  </w:style>
  <w:style w:type="paragraph" w:customStyle="1" w:styleId="RfrenceinterinstitutionnellePagedecouverture">
    <w:name w:val="Référence interinstitutionnelle (Page de couverture)"/>
    <w:basedOn w:val="Rfrenceinterinstitutionnelle"/>
    <w:next w:val="Confidentialit"/>
    <w:uiPriority w:val="99"/>
    <w:rsid w:val="00F409B6"/>
    <w:pPr>
      <w:spacing w:line="240" w:lineRule="auto"/>
      <w:jc w:val="left"/>
    </w:pPr>
  </w:style>
  <w:style w:type="paragraph" w:customStyle="1" w:styleId="StatutPagedecouverture">
    <w:name w:val="Statut (Page de couverture)"/>
    <w:basedOn w:val="Statut"/>
    <w:next w:val="TypedudocumentPagedecouverture"/>
    <w:uiPriority w:val="99"/>
    <w:rsid w:val="00F409B6"/>
    <w:pPr>
      <w:spacing w:line="240" w:lineRule="auto"/>
      <w:jc w:val="center"/>
    </w:pPr>
  </w:style>
  <w:style w:type="paragraph" w:customStyle="1" w:styleId="Volume">
    <w:name w:val="Volume"/>
    <w:basedOn w:val="Normal"/>
    <w:next w:val="Confidentialit"/>
    <w:uiPriority w:val="99"/>
    <w:rsid w:val="00F409B6"/>
    <w:pPr>
      <w:widowControl/>
      <w:spacing w:after="240" w:line="240" w:lineRule="auto"/>
      <w:ind w:left="5103"/>
      <w:jc w:val="left"/>
    </w:pPr>
    <w:rPr>
      <w:szCs w:val="24"/>
      <w:lang w:eastAsia="en-GB"/>
    </w:rPr>
  </w:style>
  <w:style w:type="paragraph" w:customStyle="1" w:styleId="IntrtEEE">
    <w:name w:val="Intérêt EEE"/>
    <w:basedOn w:val="Languesfaisantfoi"/>
    <w:next w:val="Normal"/>
    <w:uiPriority w:val="99"/>
    <w:rsid w:val="00F409B6"/>
    <w:pPr>
      <w:spacing w:after="240" w:line="240" w:lineRule="auto"/>
      <w:jc w:val="center"/>
    </w:pPr>
  </w:style>
  <w:style w:type="paragraph" w:customStyle="1" w:styleId="Accompagnant">
    <w:name w:val="Accompagnant"/>
    <w:basedOn w:val="Normal"/>
    <w:next w:val="Typeacteprincipal"/>
    <w:uiPriority w:val="99"/>
    <w:rsid w:val="00F409B6"/>
    <w:pPr>
      <w:widowControl/>
      <w:spacing w:after="240" w:line="240" w:lineRule="auto"/>
      <w:jc w:val="center"/>
    </w:pPr>
    <w:rPr>
      <w:b/>
      <w:i/>
      <w:szCs w:val="24"/>
      <w:lang w:eastAsia="en-GB"/>
    </w:rPr>
  </w:style>
  <w:style w:type="paragraph" w:customStyle="1" w:styleId="Typeacteprincipal">
    <w:name w:val="Type acte principal"/>
    <w:basedOn w:val="Normal"/>
    <w:next w:val="Objetacteprincipal"/>
    <w:uiPriority w:val="99"/>
    <w:rsid w:val="00F409B6"/>
    <w:pPr>
      <w:widowControl/>
      <w:spacing w:after="240" w:line="240" w:lineRule="auto"/>
      <w:jc w:val="center"/>
    </w:pPr>
    <w:rPr>
      <w:b/>
      <w:szCs w:val="24"/>
      <w:lang w:eastAsia="en-GB"/>
    </w:rPr>
  </w:style>
  <w:style w:type="paragraph" w:customStyle="1" w:styleId="Objetacteprincipal">
    <w:name w:val="Objet acte principal"/>
    <w:basedOn w:val="Normal"/>
    <w:next w:val="Titrearticle"/>
    <w:uiPriority w:val="99"/>
    <w:rsid w:val="00F409B6"/>
    <w:pPr>
      <w:widowControl/>
      <w:spacing w:after="360" w:line="240" w:lineRule="auto"/>
      <w:jc w:val="center"/>
    </w:pPr>
    <w:rPr>
      <w:b/>
      <w:szCs w:val="24"/>
      <w:lang w:eastAsia="en-GB"/>
    </w:rPr>
  </w:style>
  <w:style w:type="paragraph" w:customStyle="1" w:styleId="IntrtEEEPagedecouverture">
    <w:name w:val="Intérêt EEE (Page de couverture)"/>
    <w:basedOn w:val="IntrtEEE"/>
    <w:next w:val="Rfrencecroise"/>
    <w:uiPriority w:val="99"/>
    <w:rsid w:val="00F409B6"/>
    <w:pPr>
      <w:spacing w:line="240" w:lineRule="auto"/>
      <w:jc w:val="center"/>
    </w:pPr>
  </w:style>
  <w:style w:type="paragraph" w:customStyle="1" w:styleId="AccompagnantPagedecouverture">
    <w:name w:val="Accompagnant (Page de couverture)"/>
    <w:basedOn w:val="Accompagnant"/>
    <w:next w:val="TypeacteprincipalPagedecouverture"/>
    <w:uiPriority w:val="99"/>
    <w:rsid w:val="00F409B6"/>
    <w:pPr>
      <w:spacing w:line="240" w:lineRule="auto"/>
      <w:jc w:val="center"/>
    </w:pPr>
  </w:style>
  <w:style w:type="paragraph" w:customStyle="1" w:styleId="TypeacteprincipalPagedecouverture">
    <w:name w:val="Type acte principal (Page de couverture)"/>
    <w:basedOn w:val="Typeacteprincipal"/>
    <w:next w:val="ObjetacteprincipalPagedecouverture"/>
    <w:uiPriority w:val="99"/>
    <w:rsid w:val="00F409B6"/>
    <w:pPr>
      <w:spacing w:line="240" w:lineRule="auto"/>
      <w:jc w:val="center"/>
    </w:pPr>
  </w:style>
  <w:style w:type="paragraph" w:customStyle="1" w:styleId="ObjetacteprincipalPagedecouverture">
    <w:name w:val="Objet acte principal (Page de couverture)"/>
    <w:basedOn w:val="Objetacteprincipal"/>
    <w:next w:val="Rfrencecroise"/>
    <w:uiPriority w:val="99"/>
    <w:rsid w:val="00F409B6"/>
    <w:pPr>
      <w:spacing w:line="240" w:lineRule="auto"/>
      <w:jc w:val="center"/>
    </w:pPr>
  </w:style>
  <w:style w:type="paragraph" w:customStyle="1" w:styleId="LanguesfaisantfoiPagedecouverture">
    <w:name w:val="Langues faisant foi (Page de couverture)"/>
    <w:basedOn w:val="Normal"/>
    <w:next w:val="Normal"/>
    <w:uiPriority w:val="99"/>
    <w:rsid w:val="00F409B6"/>
    <w:pPr>
      <w:widowControl/>
      <w:spacing w:before="360" w:line="240" w:lineRule="auto"/>
      <w:jc w:val="center"/>
    </w:pPr>
    <w:rPr>
      <w:szCs w:val="24"/>
      <w:lang w:eastAsia="en-GB"/>
    </w:rPr>
  </w:style>
  <w:style w:type="paragraph" w:styleId="ListBullet">
    <w:name w:val="List Bullet"/>
    <w:basedOn w:val="Normal"/>
    <w:uiPriority w:val="99"/>
    <w:rsid w:val="00F409B6"/>
    <w:pPr>
      <w:widowControl/>
      <w:numPr>
        <w:numId w:val="1"/>
      </w:numPr>
      <w:tabs>
        <w:tab w:val="num" w:pos="567"/>
      </w:tabs>
      <w:spacing w:before="120" w:after="120" w:line="240" w:lineRule="auto"/>
      <w:ind w:left="360" w:hanging="360"/>
      <w:jc w:val="both"/>
    </w:pPr>
    <w:rPr>
      <w:szCs w:val="24"/>
      <w:lang w:eastAsia="en-GB"/>
    </w:rPr>
  </w:style>
  <w:style w:type="paragraph" w:styleId="ListBullet2">
    <w:name w:val="List Bullet 2"/>
    <w:basedOn w:val="Normal"/>
    <w:uiPriority w:val="99"/>
    <w:rsid w:val="00F409B6"/>
    <w:pPr>
      <w:widowControl/>
      <w:numPr>
        <w:numId w:val="2"/>
      </w:numPr>
      <w:tabs>
        <w:tab w:val="num" w:pos="567"/>
        <w:tab w:val="num" w:pos="643"/>
      </w:tabs>
      <w:spacing w:before="120" w:after="120" w:line="240" w:lineRule="auto"/>
      <w:ind w:left="643" w:hanging="360"/>
      <w:jc w:val="both"/>
    </w:pPr>
    <w:rPr>
      <w:szCs w:val="24"/>
      <w:lang w:eastAsia="en-GB"/>
    </w:rPr>
  </w:style>
  <w:style w:type="paragraph" w:styleId="ListBullet3">
    <w:name w:val="List Bullet 3"/>
    <w:basedOn w:val="Normal"/>
    <w:uiPriority w:val="99"/>
    <w:rsid w:val="00F409B6"/>
    <w:pPr>
      <w:widowControl/>
      <w:numPr>
        <w:numId w:val="3"/>
      </w:numPr>
      <w:tabs>
        <w:tab w:val="num" w:pos="567"/>
        <w:tab w:val="num" w:pos="926"/>
      </w:tabs>
      <w:spacing w:before="120" w:after="120" w:line="240" w:lineRule="auto"/>
      <w:ind w:left="926" w:hanging="360"/>
      <w:jc w:val="both"/>
    </w:pPr>
    <w:rPr>
      <w:szCs w:val="24"/>
      <w:lang w:eastAsia="en-GB"/>
    </w:rPr>
  </w:style>
  <w:style w:type="paragraph" w:styleId="ListBullet4">
    <w:name w:val="List Bullet 4"/>
    <w:basedOn w:val="Normal"/>
    <w:uiPriority w:val="99"/>
    <w:rsid w:val="00F409B6"/>
    <w:pPr>
      <w:widowControl/>
      <w:numPr>
        <w:numId w:val="4"/>
      </w:numPr>
      <w:tabs>
        <w:tab w:val="num" w:pos="567"/>
        <w:tab w:val="num" w:pos="1209"/>
      </w:tabs>
      <w:spacing w:before="120" w:after="120" w:line="240" w:lineRule="auto"/>
      <w:ind w:left="1209" w:hanging="360"/>
      <w:jc w:val="both"/>
    </w:pPr>
    <w:rPr>
      <w:szCs w:val="24"/>
      <w:lang w:eastAsia="en-GB"/>
    </w:rPr>
  </w:style>
  <w:style w:type="paragraph" w:styleId="ListNumber">
    <w:name w:val="List Number"/>
    <w:basedOn w:val="Normal"/>
    <w:uiPriority w:val="99"/>
    <w:rsid w:val="00F409B6"/>
    <w:pPr>
      <w:widowControl/>
      <w:numPr>
        <w:numId w:val="5"/>
      </w:numPr>
      <w:tabs>
        <w:tab w:val="num" w:pos="567"/>
      </w:tabs>
      <w:spacing w:before="120" w:after="120" w:line="240" w:lineRule="auto"/>
      <w:ind w:left="360" w:hanging="360"/>
      <w:jc w:val="both"/>
    </w:pPr>
    <w:rPr>
      <w:szCs w:val="24"/>
      <w:lang w:eastAsia="en-GB"/>
    </w:rPr>
  </w:style>
  <w:style w:type="paragraph" w:styleId="ListNumber2">
    <w:name w:val="List Number 2"/>
    <w:basedOn w:val="Normal"/>
    <w:uiPriority w:val="99"/>
    <w:rsid w:val="00F409B6"/>
    <w:pPr>
      <w:widowControl/>
      <w:numPr>
        <w:numId w:val="6"/>
      </w:numPr>
      <w:tabs>
        <w:tab w:val="num" w:pos="567"/>
        <w:tab w:val="num" w:pos="643"/>
      </w:tabs>
      <w:spacing w:before="120" w:after="120" w:line="240" w:lineRule="auto"/>
      <w:ind w:left="643" w:hanging="360"/>
      <w:jc w:val="both"/>
    </w:pPr>
    <w:rPr>
      <w:szCs w:val="24"/>
      <w:lang w:eastAsia="en-GB"/>
    </w:rPr>
  </w:style>
  <w:style w:type="paragraph" w:styleId="ListNumber3">
    <w:name w:val="List Number 3"/>
    <w:basedOn w:val="Normal"/>
    <w:uiPriority w:val="99"/>
    <w:rsid w:val="00F409B6"/>
    <w:pPr>
      <w:widowControl/>
      <w:numPr>
        <w:numId w:val="7"/>
      </w:numPr>
      <w:tabs>
        <w:tab w:val="num" w:pos="567"/>
        <w:tab w:val="num" w:pos="926"/>
      </w:tabs>
      <w:spacing w:before="120" w:after="120" w:line="240" w:lineRule="auto"/>
      <w:ind w:left="926" w:hanging="360"/>
      <w:jc w:val="both"/>
    </w:pPr>
    <w:rPr>
      <w:szCs w:val="24"/>
      <w:lang w:eastAsia="en-GB"/>
    </w:rPr>
  </w:style>
  <w:style w:type="paragraph" w:styleId="ListNumber4">
    <w:name w:val="List Number 4"/>
    <w:basedOn w:val="Normal"/>
    <w:uiPriority w:val="99"/>
    <w:rsid w:val="00F409B6"/>
    <w:pPr>
      <w:widowControl/>
      <w:numPr>
        <w:numId w:val="8"/>
      </w:numPr>
      <w:tabs>
        <w:tab w:val="num" w:pos="567"/>
        <w:tab w:val="num" w:pos="1209"/>
      </w:tabs>
      <w:spacing w:before="120" w:after="120" w:line="240" w:lineRule="auto"/>
      <w:ind w:left="1209" w:hanging="567"/>
      <w:jc w:val="both"/>
    </w:pPr>
    <w:rPr>
      <w:szCs w:val="24"/>
      <w:lang w:eastAsia="en-GB"/>
    </w:rPr>
  </w:style>
  <w:style w:type="character" w:styleId="Hyperlink">
    <w:name w:val="Hyperlink"/>
    <w:basedOn w:val="DefaultParagraphFont"/>
    <w:uiPriority w:val="99"/>
    <w:rsid w:val="00F409B6"/>
    <w:rPr>
      <w:rFonts w:cs="Times New Roman"/>
      <w:color w:val="0000FF"/>
      <w:u w:val="single"/>
      <w:shd w:val="clear" w:color="auto" w:fill="auto"/>
      <w:rtl w:val="0"/>
      <w:cs w:val="0"/>
    </w:rPr>
  </w:style>
  <w:style w:type="paragraph" w:customStyle="1" w:styleId="Genredudocument">
    <w:name w:val="Genre du document"/>
    <w:basedOn w:val="EntRefer"/>
    <w:next w:val="EntRefer"/>
    <w:uiPriority w:val="99"/>
    <w:rsid w:val="00F409B6"/>
    <w:pPr>
      <w:widowControl/>
      <w:spacing w:before="240" w:line="240" w:lineRule="auto"/>
      <w:jc w:val="left"/>
    </w:pPr>
    <w:rPr>
      <w:lang w:eastAsia="en-US"/>
    </w:rPr>
  </w:style>
  <w:style w:type="paragraph" w:customStyle="1" w:styleId="Lignefinal">
    <w:name w:val="Ligne final"/>
    <w:basedOn w:val="Normal"/>
    <w:next w:val="Normal"/>
    <w:uiPriority w:val="99"/>
    <w:rsid w:val="00F409B6"/>
    <w:pPr>
      <w:widowControl/>
      <w:pBdr>
        <w:bottom w:val="single" w:sz="4" w:space="0" w:color="000000"/>
      </w:pBdr>
      <w:spacing w:before="720" w:after="360"/>
      <w:ind w:left="3400" w:right="3400"/>
      <w:jc w:val="center"/>
    </w:pPr>
    <w:rPr>
      <w:b/>
      <w:lang w:eastAsia="en-US"/>
    </w:rPr>
  </w:style>
  <w:style w:type="paragraph" w:customStyle="1" w:styleId="pj">
    <w:name w:val="p.j."/>
    <w:basedOn w:val="Normal"/>
    <w:next w:val="Normal"/>
    <w:uiPriority w:val="99"/>
    <w:rsid w:val="00F409B6"/>
    <w:pPr>
      <w:widowControl/>
      <w:spacing w:before="1200" w:after="120" w:line="240" w:lineRule="auto"/>
      <w:ind w:left="1440" w:hanging="1440"/>
      <w:jc w:val="left"/>
    </w:pPr>
    <w:rPr>
      <w:lang w:eastAsia="en-US"/>
    </w:rPr>
  </w:style>
  <w:style w:type="paragraph" w:customStyle="1" w:styleId="EntText">
    <w:name w:val="EntText"/>
    <w:basedOn w:val="Normal"/>
    <w:uiPriority w:val="99"/>
    <w:rsid w:val="00F409B6"/>
    <w:pPr>
      <w:widowControl/>
      <w:spacing w:before="120" w:after="120"/>
      <w:jc w:val="left"/>
    </w:pPr>
    <w:rPr>
      <w:lang w:eastAsia="en-US"/>
    </w:rPr>
  </w:style>
  <w:style w:type="paragraph" w:customStyle="1" w:styleId="FooterCouncil">
    <w:name w:val="Footer Council"/>
    <w:basedOn w:val="Normal"/>
    <w:uiPriority w:val="99"/>
    <w:rsid w:val="00F409B6"/>
    <w:pPr>
      <w:widowControl/>
      <w:tabs>
        <w:tab w:val="center" w:pos="4819"/>
        <w:tab w:val="center" w:pos="7370"/>
        <w:tab w:val="right" w:pos="9638"/>
      </w:tabs>
      <w:spacing w:line="240" w:lineRule="auto"/>
      <w:jc w:val="left"/>
    </w:pPr>
    <w:rPr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Program%20Files\Microsoft%20Office\TEMPLATES\_GenSK.dot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Pages>3</Pages>
  <Words>17777</Words>
  <Characters>109509</Characters>
  <Application>Microsoft Office Word</Application>
  <DocSecurity>0</DocSecurity>
  <Lines>0</Lines>
  <Paragraphs>0</Paragraphs>
  <ScaleCrop>false</ScaleCrop>
  <Company>DTI</Company>
  <LinksUpToDate>false</LinksUpToDate>
  <CharactersWithSpaces>126337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</dc:title>
  <dc:creator>UKROPSL</dc:creator>
  <cp:lastModifiedBy>durovcik</cp:lastModifiedBy>
  <cp:revision>2</cp:revision>
  <cp:lastPrinted>2004-06-01T11:02:00Z</cp:lastPrinted>
  <dcterms:created xsi:type="dcterms:W3CDTF">2012-11-28T12:56:00Z</dcterms:created>
  <dcterms:modified xsi:type="dcterms:W3CDTF">2012-11-28T12:56:00Z</dcterms:modified>
</cp:coreProperties>
</file>