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>
              <w:rPr>
                <w:rFonts w:ascii="Times New Roman" w:hAnsi="Times New Roman"/>
              </w:rPr>
              <w:t xml:space="preserve">RADA </w:t>
            </w:r>
          </w:p>
          <w:p w:rsidR="0007104E" w:rsidRPr="003A4C0D">
            <w:pPr>
              <w:pStyle w:val="EntInstit"/>
              <w:bidi w:val="0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="003D72F6">
              <w:rPr>
                <w:rFonts w:ascii="Times New Roman" w:hAnsi="Times New Roman"/>
              </w:rPr>
              <w:t>V Bruseli</w:t>
            </w:r>
            <w:r w:rsidRPr="003A4C0D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="00CA0825">
              <w:rPr>
                <w:rFonts w:ascii="Times New Roman" w:hAnsi="Times New Roman"/>
              </w:rPr>
              <w:t xml:space="preserve">16. apríla </w:t>
            </w:r>
            <w:r w:rsidR="003D72F6">
              <w:rPr>
                <w:rFonts w:ascii="Times New Roman" w:hAnsi="Times New Roman"/>
              </w:rPr>
              <w:t>201</w:t>
            </w:r>
            <w:r w:rsidR="00CA0825">
              <w:rPr>
                <w:rFonts w:ascii="Times New Roman" w:hAnsi="Times New Roman"/>
              </w:rPr>
              <w:t>2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>
              <w:rPr>
                <w:rFonts w:ascii="Times New Roman" w:hAnsi="Times New Roman"/>
              </w:rPr>
              <w:t>Medziinštitucionálny spis:</w:t>
            </w:r>
          </w:p>
          <w:p w:rsidR="0007104E" w:rsidRPr="003A4C0D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="003D72F6">
              <w:rPr>
                <w:rFonts w:ascii="Times New Roman" w:hAnsi="Times New Roman"/>
              </w:rPr>
              <w:t>14764/11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="003D72F6">
              <w:rPr>
                <w:rFonts w:ascii="Times New Roman" w:hAnsi="Times New Roman"/>
              </w:rPr>
              <w:t xml:space="preserve">ADD </w:t>
            </w:r>
            <w:r w:rsidR="00834E72">
              <w:rPr>
                <w:rFonts w:ascii="Times New Roman" w:hAnsi="Times New Roman"/>
              </w:rPr>
              <w:t>1</w:t>
            </w:r>
            <w:r w:rsidR="00372576">
              <w:rPr>
                <w:rFonts w:ascii="Times New Roman" w:hAnsi="Times New Roman"/>
              </w:rPr>
              <w:t>1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WTO 329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AMLAT 84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SERVICES 96</w:t>
            </w:r>
          </w:p>
          <w:p w:rsidR="0007104E" w:rsidRPr="003A4C0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07104E" w:rsidRPr="003A4C0D">
      <w:pPr>
        <w:pStyle w:val="EntRefer"/>
        <w:bidi w:val="0"/>
        <w:rPr>
          <w:rFonts w:ascii="Times New Roman" w:hAnsi="Times New Roman"/>
        </w:rPr>
      </w:pPr>
    </w:p>
    <w:p w:rsidR="0007104E" w:rsidRPr="003A4C0D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94021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49672E" w:rsidR="0049672E">
              <w:rPr>
                <w:rFonts w:ascii="Times New Roman" w:hAnsi="Times New Roman"/>
              </w:rPr>
              <w:t>Predmet</w:t>
            </w:r>
            <w:r w:rsidRPr="003A4C0D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="00B6235D">
              <w:rPr>
                <w:rFonts w:ascii="Times New Roman" w:hAnsi="Times New Roman"/>
              </w:rPr>
              <w:t xml:space="preserve">Dohoda o obchode medzi Európskou úniou </w:t>
            </w:r>
            <w:r w:rsidR="0042521C">
              <w:rPr>
                <w:rFonts w:ascii="Times New Roman" w:hAnsi="Times New Roman"/>
              </w:rPr>
              <w:t xml:space="preserve">a jej členskými štátmi na jednej strane </w:t>
            </w:r>
            <w:r w:rsidR="00B6235D">
              <w:rPr>
                <w:rFonts w:ascii="Times New Roman" w:hAnsi="Times New Roman"/>
              </w:rPr>
              <w:t>a Kolumbiou a Peru</w:t>
            </w:r>
            <w:r w:rsidR="0042521C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3A4C0D">
      <w:pPr>
        <w:bidi w:val="0"/>
        <w:spacing w:line="240" w:lineRule="auto"/>
        <w:rPr>
          <w:rFonts w:ascii="Times New Roman" w:hAnsi="Times New Roman"/>
        </w:rPr>
      </w:pPr>
    </w:p>
    <w:p w:rsidR="0007104E" w:rsidRPr="003A4C0D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3A4C0D">
      <w:pPr>
        <w:bidi w:val="0"/>
        <w:rPr>
          <w:rFonts w:ascii="Times New Roman" w:hAnsi="Times New Roman"/>
        </w:rPr>
      </w:pPr>
      <w:bookmarkEnd w:id="9"/>
    </w:p>
    <w:p w:rsidR="0007104E" w:rsidRPr="003A4C0D" w:rsidP="003D72F6">
      <w:pPr>
        <w:bidi w:val="0"/>
        <w:rPr>
          <w:rFonts w:ascii="Times New Roman" w:hAnsi="Times New Roman"/>
        </w:rPr>
      </w:pPr>
    </w:p>
    <w:p w:rsidR="003D72F6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p w:rsidR="00106E06" w:rsidRPr="00916FB1" w:rsidP="00916FB1">
      <w:pPr>
        <w:bidi w:val="0"/>
        <w:jc w:val="center"/>
        <w:outlineLvl w:val="0"/>
        <w:rPr>
          <w:rFonts w:ascii="Times New Roman" w:hAnsi="Times New Roman"/>
          <w:b/>
          <w:bCs/>
          <w:strike/>
          <w:noProof/>
          <w:szCs w:val="24"/>
        </w:rPr>
      </w:pPr>
    </w:p>
    <w:tbl>
      <w:tblPr>
        <w:tblStyle w:val="TableNormal"/>
        <w:tblW w:w="14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440"/>
        <w:gridCol w:w="1159"/>
        <w:gridCol w:w="6120"/>
        <w:gridCol w:w="3240"/>
        <w:gridCol w:w="2640"/>
      </w:tblGrid>
      <w:tr>
        <w:tblPrEx>
          <w:tblW w:w="14599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330"/>
          <w:tblHeader/>
        </w:trPr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bCs/>
                <w:noProof/>
                <w:sz w:val="20"/>
              </w:rPr>
              <w:t>Zoznam odstránenia</w:t>
            </w:r>
            <w:r w:rsidR="008553B0">
              <w:rPr>
                <w:rFonts w:ascii="Times New Roman" w:hAnsi="Times New Roman"/>
                <w:bCs/>
                <w:noProof/>
                <w:sz w:val="20"/>
              </w:rPr>
              <w:t xml:space="preserve"> </w:t>
            </w:r>
            <w:r w:rsidRPr="00916FB1">
              <w:rPr>
                <w:rFonts w:ascii="Times New Roman" w:hAnsi="Times New Roman"/>
                <w:bCs/>
                <w:noProof/>
                <w:sz w:val="20"/>
              </w:rPr>
              <w:t>ciel EÚ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bCs/>
                <w:noProof/>
                <w:sz w:val="20"/>
              </w:rPr>
              <w:t> 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bCs/>
                <w:noProof/>
                <w:sz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330"/>
          <w:tblHeader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bCs/>
                <w:noProof/>
                <w:sz w:val="20"/>
              </w:rPr>
              <w:t>KN 2007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bCs/>
                <w:noProof/>
                <w:sz w:val="20"/>
              </w:rPr>
              <w:t>Opis tovaru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bCs/>
                <w:noProof/>
                <w:sz w:val="20"/>
              </w:rPr>
              <w:t>Základná sadzba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bCs/>
                <w:noProof/>
                <w:sz w:val="20"/>
              </w:rPr>
              <w:t>Kategória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XV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TRIEDA XV - ZÁKLADNÉ KOVY A PREDMETY ZO ZÁKLADNÝCH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72 – ŽELEZO A OCEĽ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552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I. ZÁKLADNÉ MATERIÁLY; VÝROBKY VO FORME GRANÚL ALEBO PRÁŠKU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Surové železo a vysokopecná zrkadlovina v bochníkoch, v blokoch alebo ostatných základných tvaroch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Nelegované surové železo obsahujúce v hmotnosti 0,5 % alebo menej fosforu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nie menej ako 0,4 % mangánu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7201 10 11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1 % alebo menej kremíka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7201 10 19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Obsahujúci v hmotnosti viac ako 1 % kremíka.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7201 10 30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nie menej ako 0,1 %, ale menej ako 0,4 % mangánu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7201 10 90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menej ako 0,1 % mangánu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Nelegované surové železo obsahujúce v hmotnosti viac ako 0,5 % fosforu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7201 50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Legované surové železo; vysokopecná zrkadlovina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7201 50 10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Legované surové železo obsahujúce v hmotnosti nie menej ako 0,3 %, ale nie viac ako 1 % titanu, a nie menej ako 0,5 %, ale nie viac ako 1 % vanádu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7201 50 90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Ferozliatiny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Feromangán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Obsahujúci v hmotnosti viac ako 2 %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7202 11 20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Granulometricky nepresahujúci 5 mm a s obsahom mangánu v hmotnosti presahujúcim 65 %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7202 11 80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Ferosilikón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Obsahujúci v hmotnosti viac ako 55 % kremíka.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viac ako 4 %, ale nie viac ako 10 % horčíka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Ferosilikomangán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Ferochróm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Obsahujúci v hmotnosti viac ako 4 %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7202 41 10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Obsahujúci v hmotnosti viac ako 4 %, ale nie viac ako 6 %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7202 41 90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Obsahujúci v hmotnosti viac ako 6 %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3A6FE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7202 49 10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Obsahujúci v hmotnosti nie viac ako 0,05 %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7202 49 50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Obsahujúci v hmotnosti viac ako 0,5 %, ale nie viac ako 0,5 %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7202 49 90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Obsahujúci v hmotnosti viac ako 0,5 %, ale nie viac ako 4 %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7202 50 00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Ferosilikochróm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7202 60 00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Feronikel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7202 70 00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Feromolybdén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7202 80 00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Ferovolfrám a ferosilikovolfrám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Ferotitán a ferosilikotitán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7202 92 00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Ferovanád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7202 93 00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Feroniób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Ferofosfor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7202 99 30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Ferosilikomagnézium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7202 99 80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3A6FE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Výrobky zo železa získané priamou redukciou železnej rudy a ostatné hubovité železo, v kusoch, v peletách alebo podobných tvaroch; železo, ktorého rýdzosť je najmenej 99,94 % hmotnosti v kusoch, peletách alebo podobných tvaroch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7203 10 00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Výrobky zo železa získané priamou redukciou železnej rudy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7203 90 00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Železné a oceľové odpady a šrot; pretavené odpady zo železa alebo ocele v ingotoch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Liatinové odpady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Odpady a šrot z 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7204 21 10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8 %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7204 21 90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Odpady a šrot z pocínovaného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kovové odpady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Triesky po sústružení, hobliny, odrezky, triesky, piliny, odstrižky a odpady z razenia, tiež v balíkoch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7204 41 10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Odpady zo sústruženia, hobľovania, frézovania, rezania a pilovania, vrátane triesok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3A6FE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Zvyšky z razenia a odstrižky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7204 41 91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Paketované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7204 41 99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7204 49 10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Drvené (rozstrihané)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7204 49 30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Paketované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7204 49 90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7204 50 00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Pretavené odpady v ingotoch.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Granuly a prášok zo surového železa, vysokopecnej zrkadloviny,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7205 10 00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Granuly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Prášky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7205 21 00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7205 29 00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II. ŽELEZO A NELEGOVANÁ OCEĽ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Železo a nelegovaná oceľ v ingotoch alebo ostatných základných tvaroch (okrem železa položky 7203)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3A6FE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7206 10 00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Ingoty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7206 90 00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Polotovary zo železa alebo z nelegovanej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Obsahujúce v hmotnosti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pravouhlým (tiež štvorcovým) prierezom, ktorého šírka je menšia ako dvojnásobok hrúbky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Valcované alebo vyrobené kontinuálnym liatím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Z dobre obrábateľnej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7207 11 14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S hrúbkou nepresahujúcou 130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7207 11 16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S hrúbkou presahujúcou 130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s pravouhlým (iným ako štvorcovým)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Valcované alebo vyrobené kontinuálnym liatím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kruhovým alebo mnohouholníkovým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7207 19 12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Valcované alebo vyrobené kontinuálnym liatím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7207 19 80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Obsahujúce v hmotnosti 0,25 % alebo viac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pravouhlým (tiež štvorcovým) prierezom, ktorého šírka je menšia ako dvojnásobok hrúbky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Valcované alebo vyrobené kontinuálnym liatím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7207 20 11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Z dobre obrábateľnej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Ostatné, obsahujúce v 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7207 20 15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----- 0,25 % alebo viac, ale menej ako 0,6 %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7207 20 17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----- 0,6 % alebo viac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7207 20 19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s pravouhlým (iným ako štvorcovým)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7207 20 32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Valcované alebo vyrobené kontinuálnym liatím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7207 20 39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kruhovým alebo mnohouholníkovým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7207 20 52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Valcované alebo vyrobené kontinuálnym liatím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7207 20 59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7207 20 80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Ploché valcované výrobky zo železa alebo nelegovanej ocele, so šírkou 600 mm alebo väčšou, valcované za tepla, neplátované, nepokovované alebo nepotiahnuté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Vo zvitkoch, po valcovaní za tepla ďalej neupravené, so vzorkou na reliéfe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vo zvitkoch, po valcovaní za tepla ďalej neupravené, morené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7208 25 00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4,75 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7208 26 00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7208 27 00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3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vo zvitkoch, po valcovaní za tepla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7208 36 00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presahujúcou 10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7208 37 00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4,75 mm alebo väčšou, ale nepresahujúcou 10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7208 38 00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7208 39 00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3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7208 40 00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Nie vo zvitkoch, po valcovaní za tepla už ďalej neupravené, so vzorkou na reliéfe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nie vo zvitkoch, po valcovaní za tepla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presahujúcou 10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7208 51 20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hrúbkou presahujúcou 15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 hrúbke presahujúcou 10 mm, ale nepresahujúcou 15 mm, a so šírkou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---- 2 050 mm alebo viac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7208 51 98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Menšou ako 2 050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4,75 mm alebo väčšou, ale nepresahujúcou 10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V Valcované zo štyroch strán alebo v uzavretom obdĺžnikovom kalibri, so šírkou nepresahujúcou 1 250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 so šírkou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7208 52 91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---- 2 050 mm alebo viac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7208 52 99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Menšou ako 2 050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7208 53 10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Valcované zo štyroch strán alebo v uzavretom obdĺžnikovom kalibri, so šírkou nepresahujúcou 1 250 mm, a s hrúbkou 4 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7208 54 00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3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Perforované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7208 90 80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Ploché valcované výrobky zo železa alebo z nelegovanej ocele, so šírkou 600 mm alebo väčšou, valcované za studena (úberom za studena), neplátované, nepokovované alebo nepotiahnuté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Vo zvitkoch, po valcovaní za studena (úberom za studena), ďalej už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7209 15 00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3 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presahujúcou 1 mm, ale menšou ako 3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7209 16 10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7209 16 90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0,5 mm alebo väčšou, ale nepresahujúcou 1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7209 17 10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7209 17 90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0,5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7209 18 10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7209 18 91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hrúbkou 0,25 mm alebo väčšou, ale menšou ako 0,5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7209 18 99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hrúbkou menšou ako 0,35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Nie vo zvitkoch, po valcovaní za studena (úberom za studena), ďalej už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7209 25 00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3 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7209 26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presahujúcou 1 mm, ale menšou ako 3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7209 26 10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7209 26 90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7209 27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0,5 mm alebo väčšou, ale nepresahujúcou 1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7209 27 10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7209 27 90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7209 28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0,5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7209 28 10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7209 28 90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Perforované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7209 90 80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Ploché valcované výrobky zo železa alebo z nelegovanej ocele, v šírke 600 mm alebo väčšej, plátované, pokovované alebo potiahnuté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Plátované alebo pokovované cínom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0,5 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0,5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7210 12 20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Pocínované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7210 12 80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Pokovované alebo potiahnuté olovom, vrátane matného bieleho plechu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Elektrolyticky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Inak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7210 41 00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Vlnité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7210 49 00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7210 50 00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Plátované alebo pokovované oxidmi chrómu alebo chrómom a oxidmi chómu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Plátované alebo pokovované hliníkom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7210 61 00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Plátované alebo pokovované zliatinami hliník-zinok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7210 69 00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Farbené, lakované alebo potiahnuté plastmi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7210 70 10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Pocínované, lakované; výrobky pokovované alebo potiahnuté oxidmi chrómu alebo chrómom a oxidmi chrómu, lakované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7210 70 80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Plátované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7210 90 40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Pocínované a potlačené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7210 90 80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Ploché valcované výrobky zo železa alebo z nelegovanej ocele, so šírkou menšou ako 600 mm, neplátované, nepokovované ani nepotiahnuté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 valcovaní za tepla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7211 13 00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Valcované zo štyroch strán alebo v uzavretom kalibre, so šírkou nepresahujúcou 150 mm a s hrúbkou nie menšou ako 4 mm, nie vo zvitkoch bez vzorky na reliéfe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7211 14 00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s hrúbkou 4,75 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 valcovaní za studena (úberom za studena)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7211 23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7211 23 20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„Elektrické“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7211 23 30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hrúbkou 0,35 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7211 23 80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hrúbkou menšou ako 0,35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Perforované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7211 90 80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Ploché valcované výrobky zo železa alebo z nelegovanej ocele, so šírkou menšou ako 600 mm, plátované, pokovované alebo potiahnuté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Plátované alebo pokovované cínom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Pocínované, po povrchovej úprave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Elektrolyticky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Inak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Farbené, lakované alebo potiahnuté plastmi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7212 40 20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Pocínované, po lakovaní už ďalej neopracované; výrobky pokovované alebo potiahnuté oxidmi chrómu alebo chrómom a oxidmi chrómu, lakované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7212 40 80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Inak pokovované alebo potiahnuté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7212 50 20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Plátované alebo pokovované oxidmi chrómu alebo chrómom a oxidmi chómu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7212 50 30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Plátované alebo pokovované chrómom alebo niklom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7212 50 40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Pokovované alebo potiahnuté meďou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Pokovované alebo potiahnuté hliníkom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7212 50 61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Pokovované alebo potiahnuté zliatinami hliník-zinok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7212 50 69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7212 50 90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7212 60 00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Plátované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Tyče a prúty, valcované za tepla, zo železa alebo z nelegovanej ocele, v nepravidelne navinutých zvitkoch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Majúce vrúbky, žliabky, rebrá alebo ostatné deformácie vzniknuté počas valcovania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z automatovej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Kruhového prierezu s priemerom menším ako 14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7213 91 10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Používané na betónové výstuže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7213 91 20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Používané na kordové pneumatiky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7213 91 41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Obsahujúce v hmotnosti 0,06 % alebo menej uhlíka.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7213 91 49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Obsahujúce v hmotnosti viac ako 0,06 %, ale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7213 91 70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Obsahujúce v hmotnosti 0,25 % alebo viac, ale najviac 0,75 %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7213 91 90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Obsahujúci v hmotnosti viac ako 0,75 %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7213 99 90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0,25 % alebo viac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tyče a prúty zo železa alebo nelegovanej ocele, neupravené inak ako kovaním za tepla, valcovaním za tepla, ťahaním za tepla alebo pretláčaním za tepla, prípadne po valcovaní ešte krútené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Majúce vrúbky, žliabky, rebrá alebo ostatné deformácie vzniknuté počas valcovania alebo krútením po valcovaní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z automatovej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pravouhlým (iným ako štvorcovým)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0,25 % alebo viac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Používané na betónové výstuže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Ostatné, s kruhovým prierezom s priemerom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7214 99 31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----- 80 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7214 99 39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Menšou ako 80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7214 99 50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0,25 % alebo viac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kruhovým prierezom s priemerom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7214 99 71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----- 80 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7214 99 79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Menšou ako 80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7214 99 95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tyče a prúty zo železa alebo nelegovanej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7215 10 00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automatovej ocele, po tvarovaní za studena alebo dokončené za studena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7215 50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po tvarovaní za studena alebo dokončené za studena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7215 50 11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pravouhlým (iným ako štvorcovým)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7215 50 19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7215 50 80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0,25 % alebo viac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7215 90 00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Uholníky, tvarovky a profily zo železa alebo z nelegovanej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Profily v tvare U, I alebo H, po valcovaní za tepla, ťahaní za tepla alebo pretláčaní za tepla už ďalej neupravené, s výškou menšou ako 80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Profily v tvare L alebo T, po valcovaní za tepla, ťahaní za tepla alebo pretláčaní za tepla už ďalej neupravené, s výškou menšou ako 80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Profily v tvare 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7216 22 00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Profily v tvare 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Profily v tvare U, I alebo H, po valcovaní za tepla, ťahaní za tepla alebo pretláčaní za tepla už ďalej neupravené, s výškou 80 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Profily v tvare 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výškou 80 mm alebo väčšou, ale nepresahujúcou 220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výškou presahujúcou 220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Profily v tvare 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výškou 80 mm alebo väčšou, ale nepresahujúcou 220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7216 32 11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rovnobežnými plochami ramien uholníka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7216 32 19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výškou presahujúcou 220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7216 32 91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rovnobežnými plochami ramien uholníka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7216 32 99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Profily v tvare 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7216 33 10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výškou 80 mm alebo väčšou, ale nepresahujúcou 180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7216 33 90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výškou presahujúcou 180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Profily v tvare L alebo T, po valcovaní za tepla, ťahaní za tepla alebo pretláčaní za tepla už ďalej neupravené, s výškou 80 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7216 40 10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Profily v tvare 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Profily v tvare 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uholníky, tvarovky a profily, po valcovaní za tepla, ťahaní za tepla alebo pretláčaní za tepla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7216 50 10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prierezom, ktorý sa dá uzavrieť do štvorca so stranou 80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7216 50 91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Hlavičkové ploché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7216 50 99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Uholníky, tvarovky a profily, po tvarovaní za studena alebo dokončené za studena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Vyrobené z plochých valcovaných výrobkov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7216 61 10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Profily v tvare C, L, U, Z, omega alebo otvorené 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7216 61 90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7216 69 00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-- Tvarované za studena alebo dokončené za studena z plochých valcovaných výrobkov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7216 91 10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Rebrované plechy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7216 91 80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7216 99 00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Drôty zo železa alebo z nelegovanej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Nepokovované alebo nepotiahnuté, tiež leštené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maximálnym priečnym rozmerom menším ako 0,8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maximálnym priečnym rozmerom 0,8 mm alebo väčším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7217 10 31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Majúce vrúbky, žliabky, rebrá alebo ostatné deformácie vzniknuté počas valcovania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7217 10 39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7217 10 50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0,25 % alebo viac, ale menej ako 0,6 %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0,6 % alebo viac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maximálnym priečnym rozmerom menším ako 0,8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7217 20 30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maximálnym priečnym rozmerom 0,8 mm alebo väčším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7217 20 50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0,25 % alebo viac, ale menej ako 0,6 %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0,6 % alebo viac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Plátované alebo pokovované ostatnými základnými kovmi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7217 30 41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Potiahnuté meďou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7217 30 49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7217 30 50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0,25 % alebo viac, ale menej ako 0,6 %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0,6 % alebo viac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menej ako 0,25 %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0,25 % alebo viac, ale menej ako 0,6 %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7217 90 90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0,6 % alebo viac uhlíka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III. NEHRDZAVEJÚCA OCEĽ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Nehrdzavejúca oceľ v ingotoch alebo v ostatných základných tvaroch; polotovary z 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7218 10 00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Ingoty alebo ostatné základné tvary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7218 91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pravouhlým (iným ako štvorcovým)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7218 91 10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7218 91 80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7218 99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So štvorcovým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7218 99 11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Valcované alebo vyrobené kontinuálnym liatím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7218 99 19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7218 99 20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Valcované alebo vyrobené kontinuálnym liatím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7218 99 80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Ploché valcované výrobky z nehrdzavejúcej ocele so šírkou 600 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 valcovaní za tepla už ďalej neupravené, vo zvitkoch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presahujúcou 10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4,75 mm alebo väčšou, ale nepresahujúcou 10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7219 12 90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7219 13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7219 13 10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7219 13 90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3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7219 14 10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7219 14 90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 valcovaní za tepla už ďalej neupravené, nie vo zvitkoch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presahujúcou 10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7219 21 10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7219 21 90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7219 22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4,75 mm alebo väčšou, ale nepresahujúcou 10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7219 22 10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7219 22 90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7219 23 00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7219 24 00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3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 valcovaní za studena (úberom za studena)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4,75 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3 mm alebo väčšou, ale menšou ako 4,75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presahujúcou 1 mm, ale menšou ako 3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7219 33 10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0,5 mm alebo väčšou, ale nepresahujúcou 1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7219 34 90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0,5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7219 35 10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7219 35 90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Perforované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7219 90 80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Ploché valcované výrobky z nehrdzavejúcej ocele so šírkou menšou ako 600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 valcovaní za tepla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4,75 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4,75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 valcovaní za studena (úberom za studena)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3 mm alebo väčšou, obsahujúce v 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7220 20 21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7220 20 29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presahujúcou 0,35 mm alebo menšou ako 3 mm a obsahujúce v 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7220 20 41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7220 20 49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presahujúcou 0,35 mm, obsahujúce v 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7220 20 81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7220 20 89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Perforované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7220 90 80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Tyče a prúty, valcované za tepla, v nepravidelne navinutých cievkach, z 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7221 00 10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Obsahujúce v hmotnosti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7221 00 90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tyče a prúty z nehrdzavejúcej ocele; uholníky, tvarovky a profily z 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Tyče a prúty, po valcovaní za tepla, ťahaní za tepla alebo pretláčaní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kruhovým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priemerom 80 mm alebo väčším, obsahujúce v 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7222 11 11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7222 11 19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priemerom menším ako 80 mm, obsahujúce v 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7222 11 81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7222 11 89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2,5 %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Tyče a prúty, po tvarovaní za studena alebo dokončené za studena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kruhovým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priemerom 80 mm alebo väčším, obsahujúce v 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7222 20 11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7222 20 19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priemerom 25 mm alebo väčším, ale menším ako 80 mm, obsahujúce v 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7222 20 21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7222 20 29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priemerom menším ako 25 mm, obsahujúce v 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7222 20 31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7222 20 39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obsahujúce v 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7222 20 81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7222 20 89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tyče a prúty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Kované, obsahujúce v hmotnosti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7222 30 51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7222 30 91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7222 30 97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Uholníky, tvarovky a 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7222 40 10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 valcovaní za tepla alebo ťahaní za tepla, alebo po pretláčaní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7222 40 50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 tvarovaní za studena alebo dokončené za studena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7222 40 90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Drôt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Obsahujúce v hmotnosti 2,5 % alebo viac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7223 00 11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28 % alebo viac, ale nie viac ako 31 % niklu, a 20 % alebo viac, ale nie viac ako 22 % chrómu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7223 00 19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Obsahujúce v hmotnosti menej ako 2,5 %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7223 00 91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13 % alebo viac, ale nie viac ako 25 % chrómu, a 3,5 % alebo viac, ale nie viac ako 6 % hliníka.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7223 00 99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IV. OSTATNÁ LEGOVANÁ OCEĽ; DUTÉ VRTNÉ TYČE A PRÚTY Z LEGOVANEJ ALEBO NELEGOVANEJ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Ostatná legovaná oceľ v ingotoch alebo v ostatných základných tvaroch; polotovary z ostatnej 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Ingoty alebo ostatné základné tvary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7224 90 02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pravouhlým (tiež štvorcovým)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E423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Valcované za tepla alebo vyrobené kontinuálnym liatím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Ktorých šírka je menšia ako dvojnásobná hrúbka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7224 90 03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Z rýchloreznej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11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7224 90 05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V Obsahujúce v hmotnosti nie viac ako 0,7 % uhlíka, 0,5 % alebo viac, ale nie viac ako 1,2 % mangánu, a 0,6 % alebo viac, ale nie viac ako 2,3 % kremíka; obsahujúce v hmotnosti 0,0008 % alebo viac bóru, s akýmkoľvek ostatným prvkom, ktorého obsah je nižší ako minimálny obsah uvedený v poznámke 1 písm. f) k tejto kapitole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7224 90 07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7224 90 14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7224 90 18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Valcované za tepla alebo vyrobené kontinuálnym liatím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7224 90 31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Obsahujúce v hmotnosti nie menej ako 0,9 %, nie však viac ako 1,15 % uhlíka, nie menej ako 0,5 %, nie však viac ako 2 % chrómu, a ak obsahuje molybdén, tak nie viac ako 0,5 %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7224 90 38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7224 90 90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Ploché valcované výrobky z ostatnej legovanej ocele so šírkou 600 mm alebo 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7E5E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kremíkovej elektroocele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orientovanou štruktúrou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Valcované za tepla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Valcované za studena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po valcovaní za tepla už ďalej neupravené, vo zvitkoch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7225 30 30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rýchloreznej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po valcovaní za tepla už ďalej neupravené, nie vo zvitkoch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7225 40 12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7225 40 15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rýchloreznej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7225 40 40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hrúbkou presahujúcou 10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7225 40 60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hrúbkou 4,75 mm alebo väčšou, ale nepresahujúcou 10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hrúbkou menšou ako 4,75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7E5E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po valcovaní za studena (úberom za studena)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7225 50 20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rýchloreznej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7225 50 80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Elektrolyticky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7225 92 00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Inak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7225 99 00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Ploché valcované výrobky z ostatnej legovanej ocele so šírkou menšou ako 600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kremíkovej elektroocele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orientovanou štruktúrou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Po valcovaní za tepla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7226 19 80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rýchloreznej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 valcovaní za tepla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7E5E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7226 91 20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nástrojovej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7226 91 91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hrúbkou 4,75 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7226 91 99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hrúbkou menšou ako 4,75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7226 92 00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 valcovaní za studena (úberom za studena)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Elektrolyticky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7226 99 30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Inak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7226 99 70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Tyče a prúty, valcované za tepla, v nepravidelne navinutých cievkach, z ostatnej 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7227 10 00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rýchloreznej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7227 20 00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kremíkomangánovej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7227 90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7227 90 10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0,0008 % alebo viac bóru, spolu s akýmkoľvek ostatným prvkom, ktorého obsah je menší ako minimálny obsah uvedený v poznámke 1 písm. f) k tejto kapitole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7227 90 50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0,9 % alebo viac, ale nie viac ako 1,15 % uhlíka, najmenej 0,5 %, ale nie viac ako 2 % chrómu a, ak ho obsahuje, tak nie viac ako 0,5 % molybdénu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7E5E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7227 90 95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tyče a prúty z ostatnej legovanej ocele; uholníky, tvarovky a profily z ostatnej legovanej ocele; duté vrtné tyče a prúty z legovanej alebo nelegovanej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Tyče a prúty z rýchloreznej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7228 10 20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 valcovaní za tepla alebo ťahaní za tepla, alebo po pretláčaní už ďalej neupravené; ďalej neopracované inak ako plátovaním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7228 10 50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Kované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Tyče a prúty z kremíkomangánovej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pravouhlým (iným ako štvorcovým) prierezom, valcované za tepla zo štyroch strán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7228 20 91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 valcovaní za tepla alebo ťahaní za tepla, alebo po pretláčaní už ďalej neupravené; valcované za tepla, ťahané za tepla alebo pretláčané, ďalej neupravené inak ako plátovaním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7228 20 99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tyče a prúty, neupravené inak ako valcovaním za tepla, ťahaním za tepla alebo pretláčaním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7228 30 20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0,9 % alebo viac, ale nie viac ako 1,15 % uhlíka, najmenej 0,5 %, ale nie viac ako 2 % chrómu a, ak ho obsahuje, tak nie viac ako 0,5 % molybdénu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7E5EF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7228 30 41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kruhovým prierezom s priemerom 80 mm alebo väčším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7228 30 49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kruhovým prierezom s priemerom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7228 30 61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---- 80 mm alebo viac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7228 30 69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Menšou ako 80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7228 30 70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pravouhlým (iným ako štvorcovým) prierezom, valcované za tepla zo štyroch strán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7228 30 89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tyče a prúty, neupravené inak ako kovaním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7228 40 10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450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tyče a prúty, neupravené inak ako tvarovaním za studena alebo povrchovou úpravou za studena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7228 50 20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7228 50 40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v hmotnosti 0,9 % alebo viac, ale nie viac ako 1,15 % uhlíka, najmenej 0,5 %, ale nie viac ako 2 % chrómu a, ak ho obsahuje, tak nie viac ako 0,5 % molybdénu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kruhovým prierezom s priemerom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7228 50 61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---- 80 mm alebo viac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7228 50 69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Menšou ako 80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7228 50 80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tyče a prúty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7228 60 20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nástrojovej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7228 60 80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Uholníky, tvarovky a 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7228 70 10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 valcovaní za tepla alebo ťahaní za tepla, alebo po pretláčaní už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7228 70 90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7228 80 00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Duté vrtné tyče a prúty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Drôt z ostatnej 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7229 20 00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kremíkomangánovej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7229 90 20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rýchloreznej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67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7229 90 50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Obsahujúce v hmotnosti 0,9 % alebo viac, ale nie viac ako 1,15 % uhlíka, najmenej 0,5 %, ale nie viac ako 2 % chrómu a, ak ho obsahuje, tak nie viac ako 0,5 % molybdénu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7229 90 90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73 – PREDMETY ZO ŽELEZA ALEBO Z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Štetovnice zo železa alebo ocele, tiež vŕtané, razené alebo vyrobené zo zostavených prvkov; zvárané uholníky, tvarovky a profily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Štetovnice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Uholníky, tvarovky a 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Konštrukčný materiál železničných alebo električkových tratí, zo železa alebo ocele: koľajnice, prídržné koľajnice a ozubnice, hrotnice, srdcovky, výhybky, prestavné tyče, výmeny a ostatné priecestné zariadenia, podvaly (priečne podvaly), koľajnicové spojky, koľajnicové stoličky a kliny koľajnicových stoličiek, podkladné dosky (podkladnice), prídržky, podperné dosky, klieštiny, ťahadlá a ostatný materiál špeciálne prispôsobený na kladenie, spájanie alebo upevňovanie koľajníc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Koľajnice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Na vedenie prúdu, s časťami z neželezných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Nové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Symetrické železničné koľajnice s plochým spodkom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7302 10 21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S hmotnosťou na meter 46 kg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7302 10 23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S hmotnosťou na meter 27 kg alebo väčšou, ale menšou ako 46 kg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7302 10 29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S hmotnosťou na meter menšou ako 27 kg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7302 10 40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Žliabkové koľajnice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7302 10 50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Použité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Hrotnice, výhybky, prestavné tyče výmeny a ostatné priecestné zariadenia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7302 40 00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Koľajnicové spojky a podkladnice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7302 90 00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Rúry, rúrky a duté profily z liatiny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7303 00 10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Rúry a rúrky vhodné na tlakové zaťaženie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7303 00 90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Rúry, rúrky a duté profily, bezšvové, zo železa (z iného ako liatiny) alebo z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Rúry a rúrky používané na ropovody alebo plynovody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vonkajším priemerom nepresahujúcim 168,3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7304 19 30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vonkajším priemerom presahujúcim 168,3 mm, ale nepresahujúcim 406,4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vonkajším priemerom presahujúcim 406,4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Pažnice, čerpacie a vrtné rúrky používané na ropných alebo plynových vrtoch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7304 22 00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Vrtné rúrky z 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7304 23 00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vrtné rúrky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7304 24 00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vonkajším priemerom nepresahujúcim 168,3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7304 29 30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vonkajším priemerom presahujúcim 168,3 mm, ale nepresahujúcim 406,4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vonkajším priemerom presahujúcim 406,4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kruhového prierezu, zo železa alebo nelegovanej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Ťahané za studena alebo valcované za studena (úberom za studena)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7304 31 20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Presné rúrky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7304 31 80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Neopracované, rovné a s rovnomernou hrúbkou steny určené len na výrobu rúr a rúrok s odlišným prierezom a hrúbkou steny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vonkajším priemerom presahujúcim 421 mm a s hrúbkou steny presahujúcou 10,5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Rúrky so závitmi alebo vhodné na rezanie závitov (plynové rúrky)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7304 39 52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7304 39 58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Ostatné, s vonkajším priemerom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7304 39 92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Nepresahujúcim 168,3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7304 39 93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Presahujúcim 168,3 mm, ale nepresahujúcim 406,4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7304 39 99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Presahujúcim 406,4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kruhového prierezu, z 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7304 41 00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Ťahané za studena alebo valcované za studena (úberom za studena)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7304 49 10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Neopracované, rovné a s rovnomernou hrúbkou steny určené len na výrobu rúr a rúrok s odlišným prierezom a hrúbkou steny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7304 49 92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vonkajším priemerom nepresahujúcim 406,4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7304 49 99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vonkajším priemerom presahujúcim 406,4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kruhového prierezu, z ostatnej 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Ťahané za studena alebo valcované za studena (úberom za studena)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Rovné a s rovnomernou hrúbkou steny, z legovanej ocele, obsahujúce v hmotnosti nie menej ako 0,9 %, ale nie viac ako 1,15 % uhlíka, nie menej ako 0,5 %, ale nie viac ako 2 % chrómu, a ak obsahuje molybdén, 0,5 % alebo menej molybdénu, s dĺžkou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7304 51 12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Nepresahujúcou 0,5 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7304 51 18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Presahujúcou 0,5 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7304 51 81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Presné rúrky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7304 51 89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Neopracované, rovné a s rovnomernou hrúbkou steny určené len na výrobu rúr a rúrok s odlišným prierezom a hrúbkou steny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Ostatné, rovné a s rovnomernou hrúbkou steny, z legovanej ocele, obsahujúce v hmotnosti nie menej ako 0,9 %, ale nie viac ako 1,15 % uhlíka a nie menej ako 0,5 %, ale nie viac ako 2 % chrómu, a ak obsahuje molybdén, 0,5 % alebo menej molybdénu, s dĺžkou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7304 59 32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Nepresahujúcou 0,5 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7304 59 38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Presahujúcou 0,5 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7304 59 92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vonkajším priemerom nepresahujúcim 168,3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7304 59 93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vonkajším priemerom presahujúcim 168,3 mm, ale nepresahujúcim 406,4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7304 59 99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vonkajším priemerom presahujúcim 406,4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7304 90 00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rúry a rúrky (napríklad zvárané, nitované alebo podobne uzavierané), s kruhovými prierezmi, vonkajším priemerom presahujúcim 406,4 mm,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Rúry a rúrky používané na ropovody alebo plynovody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7305 11 00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Pozdĺžne oblúkovo zvárané pod tavivom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7305 12 00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pozdĺžne zvárané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7305 19 00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7305 20 00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Pažnice, používané pri ropných alebo plynových vrtoch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zvárané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7305 31 00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Pozdĺžne zvárané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7305 39 00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7305 90 00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rúry, rúrky a duté profily (napríklad zvárané, nitované, spájané sponou [open seam] alebo podobne uzavierané),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Rúry a rúrky používané na ropovody alebo plynovody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Zvárané,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Pozdĺžne zvárané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Špirálovite zvárané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Pozdĺžne zvárané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7306 19 11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vonkajším priemerom nepresahujúcim 168,3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7306 19 19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 vonkajším priemerom presahujúcim 168,3 mm, ale nepresahujúcim 406,4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Špirálovite zvárané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Pažnice používané pri ropných alebo plynových vrtoch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Zvárané,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zvárané, kruhového prierezu, zo železa alebo nelegovanej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Presné rúrky, s hrúbkou steny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7306 30 11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Nepresahujúcou 2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7306 30 19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Presahujúcou 2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Rúrky so závitmi alebo vhodné na rezanie závitov (plynové rúrky)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7306 30 41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7306 30 49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Ostatné, s vonkajším priemerom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Nepresahujúcou 168,3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7306 30 72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7306 30 77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7306 30 80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Presahujúcim 168,3 mm, ale nepresahujúcim 406,4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zvárané, kruhového prierezu, z 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7306 40 20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Ťahané za studena alebo valcované za studena (úberom za studena)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7306 40 80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zvárané, kruhového prierezu, z ostatnej legovanej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7306 50 20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Presné rúrky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7306 50 80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zvárané, s prierezom iným ako kruhovým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So štvorcovým alebo pravouhlým prierezom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hrúbkou steny nepresahujúcou 2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7306 61 11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7306 61 19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hrúbkou steny presahujúcou 2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7306 61 91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7306 61 99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ostatnými nekruhovými prierezmi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7306 69 10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7306 69 90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7306 90 00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Príslušenstvo na rúry alebo rúrky (napríklad spojky, kolená, nátrubky),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Liate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Vyrobené z nekujnej liatiny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Druhov vhodných na tlakové systémy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Vyrobené z kujnej liatiny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Príruby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Kolená, ohyby a nátrubky, so závitom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Nátrubky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Kolená a ohyby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Príslušenstvo na zváranie na tupo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7307 23 10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Kolená a ohyby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So závitom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Na zváranie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Príruby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Kolená, ohyby a nátrubky, so závitom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Nátrubky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Kolená a ohyby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Príslušenstvo na zváranie na tupo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maximálnym vonkajším priemerom nepresahujúcim 609,6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7307 93 11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Kolená a ohyby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7307 93 19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najväčším vonkajším priemerom presahujúcim 609,6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7307 93 91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Kolená a ohyby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7307 93 99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So závitom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Na zváranie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7307 99 90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Konštrukcie (s výnimkou montovaných stavieb zatriedených do položky 9406) a časti konštrukcií (napríklad mosty a časti mostov, stavidlá, veže, stožiare, stĺpy, piliere, strechy a strešné rámové konštrukcie, dvere a okná a ich rámy, prahy dverí, okenice, stĺpikové zábradlie), zo železa alebo z ocele; dosky, tyče, prúty, uholníky, tvarovky, profily, rúrky a podobné výrobky, pripravené na použitie v konštrukciách, zo železa alebo z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Mosty a časti mostov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Veže, stožiare, stĺpy, piliere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Dvere, okná a ich rámy, prahy do dverí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Zariadenie na lešenie, debnenie, vzpery alebo výstuže do baní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7308 40 10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Výstuže do baní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Prepady, splavové polia, vráta plavebnej komory (stavidlá), pristávacie plošiny, pevné doky a ostatné konštrukcie pre námorné a vodné cesty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Výhradne alebo hlavne z plechu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7308 90 51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Panely pozostávajúce z dvoch stien profilového (rebrovaného) plechu s izolačnou výplňou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7308 90 59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7308 90 99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Nádrže, cisterny, dieže a podobné zásobníky na akýkoľvek materiál (okrem stlačeného alebo skvapalneného plynu), zo železa alebo ocele, s objemom presahujúcim 300 l, tiež s vnútorným obložením alebo tepelnou izoláciou, ale bez mechanického alebo tepelného zariadenia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7309 00 10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Na plyny (iné ako stlačené alebo skvapalnené)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Na kvapaliny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7309 00 30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vnútorným obložením alebo tepelne izolované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s objemom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7309 00 51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Presahujúcou 100 000 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7309 00 59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Nepresahujúcou 100 000 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7309 00 90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Na pevné látky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Cisterny, sudy, bubny, kade, plechovky, škatule a podobné zásobníky, na akýkoľvek materiál (okrem stlačeného alebo skvapalneného plynu) zo železa alebo ocele, s objemom nepresahujúcim 300 l, tiež s vnútorným obložením alebo tepelnou izoláciou, ale bez mechanického alebo tepelného zariadenia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7310 10 00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 objemom 50 l alebo väčším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 objemom menším ako 50 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7310 21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Plechovky uzavierané spájkovaním alebo lemovaním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7310 21 11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Plechovky určené na konzervovanie potravín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7310 21 19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Plechovky určené na konzervovanie nápojov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Ostatné, z plechov alebo fólií s hrúbkou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7310 21 91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Menšou ako 0,5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7310 21 99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---- 0,5 mm alebo viac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7310 29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7310 29 10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plechov alebo z fólií s hrúbkou menšou ako 0,5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7310 29 90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plechov alebo z fólií s hrúbkou 0,5 mm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Tlakové nádoby na stlačený alebo skvapalnený plyn,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7311 00 10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Bezšvové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s objemom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7311 00 91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Menším ako 1 000 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7311 00 99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-- 1 000 l alebo väčším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Splietané lanká, laná, káble, splietané pásy, slučky a podobné výrobky zo železa alebo ocele, elektricky neizolované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Splietané lanká, laná a káble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s maximálnym prierezovým rozmerom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Nepresahujúcou 3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Pokovované alebo potiahnuté medeno-zinkovými zliatinami (mosadzou)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Presahujúcou 3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Splietané lanká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Bez povrchovej úpravy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Potiahnuté meďou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7312 10 65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Laná a káble (vrátane uzavretých lán)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Nepotiahnuté alebo len pokovované alebo potiahnuté zinkom, s maximálnym rozmerom prierezu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Presahujúcim 3 mm, ale nepresahujúcim 12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7312 10 83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Presahujúcim 24 mm, ale nepresahujúcim 48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7312 10 85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Presahujúcim 24 mm, ale nepresahujúcim 48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Presahujúcim 48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7312 10 98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FC7C8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7312 90 00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7313 00 00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Ostnatý drôt zo železa alebo ocele; krútený guľatý drôt alebo jednoduchý plochý drôt, tiež s ostňami a voľne krútený dvojitý drôt druhov, používaných na oplotenie, zo 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Tkaniny (vrátane nekonečných pásov), rošty, sieťovina a pletivo, zo železného alebo oceľového drôtu; plechová mriežkovina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Tkané výrobky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Nekonečné pásy pre stroje,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7314 14 00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tkaniny,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Rošty, sieťovina a pletivo, zvárané v miestach križovania drôtov, z drôtu s maximálnym rozmerom prierezu 3 mm alebo väčším a s veľkosťou ôk 100 cm</w:t>
            </w:r>
            <w:r w:rsidRPr="001C6680" w:rsidR="00225C13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916FB1">
              <w:rPr>
                <w:rFonts w:ascii="Times New Roman" w:hAnsi="Times New Roman"/>
                <w:noProof/>
                <w:sz w:val="20"/>
              </w:rPr>
              <w:t xml:space="preserve">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rebrovaného drôtu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rošty, sieťovina a pletivo, zvárané v miestach križovania drôtov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7314 31 00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7314 39 00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tkaniny, rošty, sieťovina a pletivo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029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7314 41 10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Hexagonálna sieťovina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7314 41 90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7314 42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Potiahnuté plastmi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7314 42 10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Hexagonálna sieťovina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7314 42 90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7314 49 00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7314 50 00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Plechová mriežkovina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Reťaze a ich časti,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Kĺbové reťaze a ich časti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Valčekové reťaze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Druhy používané na bicykle a motocykle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reťaze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Časti a súčasti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Protišmykové reťaze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B029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reťaze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7315 81 00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Článkové reťaze a reťaze s mostíkom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7315 82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reťaze a reťaze so zváranými článkami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7315 82 10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Ktorých podstatná časť materiálu má maximálny rozmer prierezu 16 mm alebo menší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7315 82 90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Ktorých podstatná časť materiálu má maximálny rozmer prierezu väčší ako 16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7315 89 00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7315 90 00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časti a súčasti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7316 00 00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Kotvy, lodné háky a ich časti,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7317 00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Klince, cvočky, pripináčiky, spony vlnité aj skosené, svorky, sponky (okrem patriacich do položky 8305) a podobné výrobky, zo železa alebo ocele, tiež s hlavičkou z ostatného materiálu, okrem výrobkov s hlavičkami z 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7317 00 10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Pripináčky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Lisované z drôtu za studena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7317 00 20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Klince v pruhoch alebo zvitkoch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7317 00 40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Klince z ocele obsahujúce v hmotnosti 0,5 % uhlíka alebo viac, tvrdené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7317 00 61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Pokovované alebo potiahnuté zinkom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7317 00 69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7317 00 90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Skrutky, svorníky, matice, vrtule (do podvalov), skrutky s hákom, nity, priečne kliny, závlačky, podložky (vrátane pružných) a podobné výrobky zo železa alebo z 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Výrobky so závitmi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Vrtule (do podvalov)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skrutky do dreva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Skrutky s hákom a skrutky s okom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Samorezné skrutky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7318 14 91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Skrutky s priestorovým závitom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7318 14 99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skrutky a svorníky, tiež s maticami alebo podložkami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Skrutky sústružené z tyčí, prútov a profilov alebo z drôtov s hrúbkou drieku v pevnej časti nepresahujúcou 6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Na upevňovanie konštrukčných materiálov železničných tratí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Bez hlavy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Ostatné, s pevnosťou v ťahu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7318 15 41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------- Menšou ako 800 MPa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7318 15 49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------- 800 MPa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S hlavou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Skrutky so zárezom a priečnym vybraním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7318 15 51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Skrutky s vnútorným šesťhranom v hlave (imbusové skrutky)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7318 15 61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7318 15 69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Skrutky so šesťhrannou hlavou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------- Ostatné, s pevnosťou v ťahu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-------- Menšou ako 800 MPa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-------- 800 MPa alebo väčšou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7318 15 90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Matice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7318 16 10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Sústružené z tyčí, prútov, profilov alebo drôtov, s otvorom v pevnej časti nepresahujúcim 6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7318 16 30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7318 16 50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Samosvorné matice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Ostatné, s vnútorným priemerom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7318 16 91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Nepresahujúcim 12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7318 16 99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------ Presahujúcim 12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Výrobky bez závitov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Pružné podložky a ostatné poistné podložky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7318 22 00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podložky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7318 23 00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Nity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7318 24 00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Závlačky a priečne kliny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7318 29 00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Šijacie ihly, pletacie ihlice, šnurovacie ihly, háčiky, bodce na vyšívanie a podobné výrobky, určené na ručné práce, zo železa alebo ocele; zatváracie a ostatné špendlíky, zo železa alebo ocele, inde nešpecifikované ani nezahrnuté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7319 20 00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Zatváracie špendlíky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7319 30 00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špendlíky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7319 90 10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Šijacie, plátacie alebo vyšívacie ihly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7319 90 90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Pružiny a listy pružín,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Listové pružiny a listy k nim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Spracované za tepla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7320 10 11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Listové pružiny a ich listy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7320 10 19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Skrutkové (špirálové) pružiny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7320 20 20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Spracované za tepla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7320 20 81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Špirálové tlačné pružiny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7320 20 85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Špirálové ťažné pružiny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7320 20 89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Ploché špirálové pružiny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Diskové pružiny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7320 90 90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Kachle, kotly s ohniskom, sporáky, kozuby (tiež s pomocnými kotlíkmi na ústredné kúrenie), ražne, koksové koše, plynové variče, ohrievače tanierov a podobné neelektrické výrobky, používané v domácnostiach, ich časti a súčasti,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Zariadenia na prípravu stravy a ohrievače tanierov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Na plynné palivo alebo na plyn a súčasne ostatné palivo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kúreniskom, vrátane samostatných kúrenísk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--Na kvapalné palivá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vrátane zariadení na pevné palivá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zariadenia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Na plynné palivo alebo na plyn a súčasne ostatné palivo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7321 81 10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výfukom spálených plynov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7321 81 90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7321 82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Na kvapalné palivá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7321 82 10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výfukom spálených plynov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7321 82 90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7321 89 00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vrátane zariadení na pevné palivá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7321 90 00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Radiátory ústredného kúrenia, vykurované neelektricky, a ich časti a súčasti, zo železa alebo ocele; ohrievače vzduchu a rozvádzače horúceho vzduchu (vrátane rozvádzačov, ktoré môžu distribuovať čerstvý alebo upravený vzduch), elektricky nevykurované, so vstavaným motoricky poháňaným ventilátorom alebo dúchadlom, a ich časti a súčasti,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Radiátory a ich časti a súčasti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7322 11 00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liatiny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7322 19 00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7322 90 00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Výrobky na stolovanie, kuchynské alebo ostatné výrobky pre domácnosť a ich časti a súčasti, zo železa alebo ocele; vlna zo železa alebo ocele; drôtiky na čistenie riadu a drôtené vankúšiky na čistenie alebo leštenie, rukavice a podobné výrobky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Vlna zo železa alebo ocele; drôtiky na čistenie riadu a drôtené vankúšiky na čistenie alebo leštenie, rukavice a podobné výrobky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liatiny, nesmaltované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liatiny, smaltované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7323 93 10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Výrobky na stolovanie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železa (okrem liatiny) alebo ocele, smaltované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Výrobky na stolovanie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7323 94 90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Výrobky na stolovanie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Lakované alebo farbené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7323 99 99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Sanitárny tovar a jeho časti a súčasti,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7324 10 00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Výlevky, umývadlá a drezy,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Vane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7324 21 00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liatiny, tiež smaltované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7324 29 00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7324 90 00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vrátane častí a súčastí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liate výrobky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7325 10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Vyrobené z nekujnej liatiny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7325 10 50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Padacie poklopy a telesá ventilov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7325 10 92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Výrobky na splaškové, vodné a podobné systémy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7325 10 99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7325 91 00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Mlecie gule a podobné výrobky do drvičov a mlynov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7325 99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7325 99 10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Vyrobené z kujnej liatiny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7325 99 90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výrobky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Kované alebo razené, ale ďalej nespracované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Mlecie gule a podobné výrobky do drvičov a mlynov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Kované v otvorenej zápustke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Výrobky zo železného alebo oceľového drôtu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7326 20 30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Malé klietky a voliéry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7326 20 50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Drôtené koše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7326 20 80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Tabatierky, cigaretové puzdrá, puzdrá a schránky na kozmetiku a púder, a podobné vreckové predmety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Rebríky a schody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Palety a podobné plošiny na manipuláciu s tovarom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Bubny a cievky na káble, hadice a podobne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Nemechanické vetráky; žľaby, háky a podobné výrobky používané v stavebnom priemysle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Koše a podobné výrobky z plechu používané na filtrovanie vody na vstupe do odpadu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výrobky zo železa alebo z 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Kované v otvorenej zápustke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Kované v uzatvorenej zápustke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Sintrované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7326 90 98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74 - MEĎ A PREDMETY Z NEJ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7401 00 00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cementová meď (vyzrážaná meď) cementová meď (zrážaná meď)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7402 00 00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Nerafinovaná meď; medené anódy na elektrolytickú rafináciu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Rafinovaná meď a zliatiny medi, surové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Rafinovaná meď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7403 11 00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Katódy a časti katód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7403 12 00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Predliatky na valcovanie drôtu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7403 13 00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Predliatky (sochory)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7403 19 00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Zliatiny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7403 21 00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Zliatiny na základe medi a zinku (mosadz)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7403 22 00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Zliatiny na základe medi a cínu (bronz)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7403 29 00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zliatiny medi (okrem predzliatin položky 7405)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Medený odpad a medený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7404 00 10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7404 00 91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na základe medi a zinku (mosadz)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7404 00 99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7405 00 00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Predzliatiny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Medený prášok a medené šupiny (vločky)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7406 10 00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Prášok s nelamelárnou štruktúrou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7406 20 00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Prášok lamelárnej štruktúry; vločky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Medené tyče, prúty a 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7407 10 00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7407 21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na základe medi a zinku (mosadz)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7407 21 10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Tyče a prúty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7407 21 90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7407 29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7407 29 10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Zo zliatiny na základe medi a niklu (kupronikel) alebo zo zliatin na základe medi, niklu a zinku (niklová 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7407 29 90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Medené drôty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7408 11 00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maximálnym prierezom presahujúcim 6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7408 19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7408 19 10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prierezom, ktorého maximálny rozmer presahuje 0,5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7408 19 90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prierezom ktorého maximálny rozmer nepresahuje 0,5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7408 21 00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na základe medi a zinku (mosadz)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7408 22 00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na základe medi a niklu (kupronikel) alebo zo zliatin na základe medi, niklu a zinku (niklová 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7408 29 00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Medené dosky, plechy a pásy, s hrúbkou presahujúcou 0,15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Vo zvitkoch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na základe medi a zinku (mosadz)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Vo zvitkoch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na základe medi a cínu (bronz)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7409 31 00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Vo zvitkoch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7409 39 00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na základe medi a niklu (kupronikel) alebo zo zliatin na základe medi, niklu a zinku (niklová 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7409 40 10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na základe medi a niklu (kupronikel)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na základe medi, niklu a zinku (niklová 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7409 90 00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Medené fólie (tiež potlačené alebo podložené papierom, lepenkou, plastmi alebo podobnými podkladovými materiálmi) s hrúbkou (bez podložky) nepresahujúcou 0,15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Bez podložky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7410 11 00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rafinovanej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7410 12 00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 podložkou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7410 21 00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rafinovanej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7410 22 00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Medené rúry a rúrky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Rovné, s hrúbkou steny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7411 10 11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Presahujúcou 0,6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7411 10 19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Nepresahujúcou 0,6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7411 10 90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7411 21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na základe medi a zinku (mosadz)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7411 21 10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Rovné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7411 21 90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7411 22 00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na základe medi a niklu (kupronikel) alebo zo zliatin na základe medi, niklu a zinku (niklová mosadz)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7411 29 00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4,8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Medené príslušenstvo k rúram a rúrkam (napríklad spojky, kolená, nátrubky)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7412 10 00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7412 20 00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Medené splietané lanká, káble, splietané pásy a podobné výrobky, elektricky neizolované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7413 00 20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7413 00 80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Klince, cvočky, pripináčiky, skoby, sponky (okrem výrobkov položky 8305) a podobné predmety, z medi alebo železa alebo ocele s medenými hlavičkami; skrutky, svorníky, matice, háčiky so závitom, nity, závlačky, priečne kliny, podložky (vrátane pružných podložiek) a podobné predmety, z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7415 10 00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Klince a cvočky, pripináčiky, skoby a podobné predmety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predmety, bez závitu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7415 21 00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Podložky (vrátane pružných podložiek)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7415 29 00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výrobky so závitom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7415 33 00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Skrutky; svorníky a matice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7415 39 00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Stolové, kuchynské alebo ostatné predmety pre domácnosť a ich časti a súčasti, z medi; drôtiky na čistenie riadu a drôtené vankúšiky na čistenie a leštenie, rukavice a podobné predmety, z medi; sanitárny tovar a jeho časti a súčasti, z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Stolové, kuchynské alebo ostatné predmety pre domácnosť a ich časti a súčasti; drôtiky na čistenie riadu a drôtené vankúšiky na čistenie alebo leštenie, rukavice a podobné výrobky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7418 11 00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Drôtiky na riad a drôtené vankúšiky na čistenie alebo leštenie, rukavice a podobné výrobky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7418 19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7418 19 10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Zariadenia na varenie alebo kúrenie druhov používaných na domáce účely, neelektrické, ich časti a súčasti, z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7418 19 90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7418 20 00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Sanitárny tovar a jeho časti a súčasti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predmety z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7419 10 00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Reťaze a ich časti a súčasti: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7419 91 00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Liate, tvarované, razené alebo kované, ďalej však neopracované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7419 99 10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Tkaniny (vrátane nekonečných pásov), rošty a sieťovina, z drôtu, ktorého žiaden rozmer v priereze nepresahuje 6 mm; plechová mriežkovina z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7419 99 30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Medené pružiny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7419 99 90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75 – NIKEL A PREDMETY Z NEHO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Niklový kamienok (lech), spekaný oxid nikelnatý a ostatné medziprodukty metalurgie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Niklový kamienok (lech)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Spekaný oxid nikelnatý a ostatné medziprodukty metalurgie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Surový nikel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7502 10 00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Nelegovaný nikel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7502 20 00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Zliatiny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Niklový odpad a niklový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7503 00 10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nelegovaného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7503 00 90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7504 00 00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Niklový prášok a niklové vločky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Niklové tyče, prúty, profily a drôty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Tyče, prúty a 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7505 11 00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nelegovaného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7505 12 00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Drôty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7505 21 00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nelegovaného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7505 22 00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Niklové dosky, plechy, pásy a fólie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7506 10 00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nelegovaného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7506 20 00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Niklové rúry, rúrky a príslušenstvo k nim (napríklad spojky, kolená, nátrubky)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Rúry a rúrky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7507 11 00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nelegovaného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7507 12 00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7507 20 00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Príslušenstvo na rúry a rúrky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predmety z 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7508 10 00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Tkaniny, mriežky a sieťovina z niklového drôtu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7508 90 00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76 – HLINÍK A PREDMETY Z NEHO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Surový hliník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Nelegovaný hliník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7601 20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Zliatiny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7601 20 10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Primárne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Sekundárne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7601 20 91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 ingotoch alebo kvapalnom stave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7601 20 99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Hliníkový odpad a hliníkový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7602 00 11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sústruženia, obrážania, brúsenia, frézovania, piliny z rezania a pilovania; odpady z farebných, povrchovo upravených alebo lepených plechov a fólií s hrúbkou nepresahujúcou 0,2 mm (bez podložky)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7602 00 19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(vrátane továrenských nepodarkov)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7602 00 90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Hliníkový prášok a hliníkové vločky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7603 10 00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Prášok s nelamelárnou štruktúrou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7603 20 00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Prášok lamelárnej štruktúry; vločky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tyče, prúty a 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7604 10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nelegovaného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7604 10 10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Tyče a prúty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7604 10 90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7604 21 00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Duté 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7604 29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7604 29 10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Tyče a prúty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7604 29 90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Profily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drôty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nelegovaného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7605 11 00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maximálnym prierezom presahujúcim 7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7605 19 00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7605 21 00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maximálnym prierezom presahujúcim 7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7605 29 00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dosky, plechy a pásy, s hrúbkou presahujúcou 0,2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Pravouhlé (vrátane štvorcových)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nelegovaného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Farbené, lakované alebo potiahnuté plastmi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 s hrúbkou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Menšou ako 3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7606 11 93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Nie menšou ako 3 mm, ale menšou ako 6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Nie menšou ako 6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Pásy na sklopné žalúzie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7606 12 50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Farbené, lakované alebo potiahnuté plastmi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 s hrúbkou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7606 12 91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Menšou ako 3 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7606 12 93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Nie menšou ako 3 mm, ale menšou ako 6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7606 12 99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Nie menšou ako 6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nelegovaného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7606 92 00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Zo zliatin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fólie (tiež potlačené alebo podložené papierom, lepenkou, plastmi alebo podobnými podkladovými materiálmi) s hrúbkou (bez podložky) nepresahujúcou 0,2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Bez podložky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Valcované, ale ďalej neupravené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hrúbkou menšou ako 0,021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7607 11 90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hrúbkou nie menšou ako 0,021 mm, ale nie väčšou ako 0,2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hrúbkou menšou ako 0,021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hrúbkou nie menšou ako 0,021 mm, ale nie väčšou ako 0,2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7607 19 91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Samolepiace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7607 19 99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 podložkou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menšou ako 0,021 mm (bez podložky)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hrúbkou (bez podložky) nie menšou ako 0,021 mm, ale nie väčšou ako 0,2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7607 20 91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Samolepiace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7607 20 99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rúry a rúrky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7608 10 00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nelegovaného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7608 20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zliatin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7608 20 20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Zvárané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7608 20 81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Po pretláčaní už ďalej neopracované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7608 20 89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7609 00 00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príslušenstvo na rúry a rúrky (napríklad spojky, kolená, nátrubky)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konštrukcie (okrem montovaných stavieb položky 9406) a časti konštrukcií, mosty, časti mostov, veže, stožiare, sťažne, stĺpy, piliere, strechy, strešné rámové konštrukcie, dvere, okná a ich rámy, zárubne, dverové prahy, stĺpové zábradlia, piliere a stĺpiky); hliníkové dosky, tyče, profily, rúrky a podobné výrobky, pripravené na použitie ako konštrukcie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7610 10 00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Dvere, okná a ich rámy, prahy do dverí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7610 90 10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Mosty a ich časti, veže a stožiare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7610 90 90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7611 00 00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nádrže, cisterny, kade a podobné zásobníky na akýkoľvek materiál (iný ako stlačený alebo skvapalnený plyn), s objemom presahujúcim 300 l, tiež s vnútorným obložením alebo tepelnou izoláciou, ale bez mechanického alebo tepelného zariadenia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sudy, barely, plechovky, škatule alebo podobné obaly (vrátane pevných alebo stlačiteľných valcovitých zásobníkov) na akýkoľvek materiál (iný ako stlačený alebo skvapalnený plyn), s objemom nepresahujúcim 300 l, tiež s vnútorným obložením alebo tepelnou izoláciou, ale bez mechanického alebo tepelného zariadenia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7612 10 00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Stlačiteľné valcovité zásobníky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7612 90 10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Pevné valcovité zásobníky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7612 90 20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Druh nádob používaných na aerosóly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s objemom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7612 90 91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--- 50 l alebo väčším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7612 90 98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Menším ako 50 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7613 00 00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nádoby na stlačený alebo skvapalnený plyn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Hliníkové splietané lanká, laná, káble, splietané pásy a podobné výrobky, bez elektrickej izolácie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7614 10 00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 oceľovým jadrom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7614 90 00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Stolové, kuchynské alebo ostatné predmety pre domácnosť a ich časti a súčasti, z hliníka; drôtiky na čistenie riadu a drôtené vankúšiky na čistenie a leštenie, rukavice a podobné predmety, z hliníka; sanitárny tovar a jeho časti a súčasti, z 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Stolové, kuchynské alebo ostatné predmety pre domácnosť a ich časti a súčasti; drôtiky na čistenie riadu a drôtené vankúšiky na čistenie alebo leštenie, rukavice a podobné výrobky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7615 11 00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Drôtiky na riad a drôtené vankúšiky na čistenie alebo leštenie, rukavice a podobné výrobky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7615 19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7615 19 10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Odlievané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7615 19 90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7615 20 00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Sanitárny tovar a jeho časti a súčasti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predmety z hliníka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7616 10 00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Klince, pripináčiky, skoby, sponky (okrem výrobkov položky 8305), skrutky, svorníky, matice, háky so závitom, nity, priečne kliny, závlačky, podložky a podobné predmety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7616 91 00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Tkaniny, mriežky, sieťovina a pletivo z hliníkového drôtu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7616 99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7616 99 10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Odlievané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7616 99 90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78 – OLOVO A PREDMETY Z NEHO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Surové olovo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rafinované olovo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7801 91 00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Obsahujúci v hmotnosti antimón ako hlavný z ostatných prvkov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7801 99 10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Na rafináciu, obsahujúce v hmotnosti 0,02 % alebo viac striebra (bullion lead)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7801 99 91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Olovené zliatiny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7801 99 99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7802 00 00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Olovený odpad a 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Olovené dosky, plechy, pásy a fólie; olovený prášok a vločky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Dosky, plechy, pásy a fólie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7804 11 00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Plechy, pásy a fólie s hrúbkou (bez podložky) nepresahujúcou 0,2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7804 19 00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7804 20 00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Prášok a vločky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7806 00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predmety z olova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7806 00 10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Kontajnery s olovenou ochrannou vrstvou proti radiácii, na dopravu alebo uskladnenie rádioaktívnych materiálov (Euratom)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7806 00 30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Tyče, prúty, profily a drôty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7806 00 50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Rúry, rúrky a príslušenstvo k nim (napríklad spojky, kolená, nátrubky)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7806 00 90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0C130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79 – ZINOK A PREDMETY Z NEHO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0C1302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Surový zinok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Nelegovaný zinok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7901 11 00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Obsahujúci v hmotnosti 99,99 % alebo viac zinku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7901 12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Obsahujúci v hmotnosti menej ako 99,99 % zinku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7901 12 10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Obsahujúci v hmotnosti 99,95 % alebo viac, ale menej ako 99,99 % zinku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7901 12 30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Obsahujúci v hmotnosti 97,5 % alebo viac, ale menej ako 98,5 % zinku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7901 12 90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Obsahujúci v hmotnosti 97,5 % alebo viac, ale menej ako 98,5 % zinku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Zliatiny zinku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7902 00 00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Zinkový odpad a 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Zinkový prach, prášok a vločky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7903 10 00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Zinkový prach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7903 90 00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7904 00 00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Zinkové tyče, prúty, profily a drôty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7905 00 00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Zinkové dosky, plechy, pásy a fólie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7907 00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predmety zo zinku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7907 00 10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Rúry, rúrky a príslušenstvo k nim (napríklad spojky, kolená, nátrubky)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2557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7907 00 90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80 – CÍN A PREDMETY Z NEHO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Surový cín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Nelegovaný cín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8001 20 00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Zliatiny cínu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8002 00 00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Cínový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8003 00 00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Cínové tyče, prúty, profily a drôty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8007 00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predmety z cínu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8007 00 10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Dosky, plechy a pásy, s hrúbkou presahujúcou 0,2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8007 00 30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Fólie (tiež potlačené alebo podložené papierom, lepenkou, plastmi alebo podobnými podkladovými materiálmi) s hrúbkou (bez podložky) nepresahujúcou 0,2 mm; cínový prášok a vločky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8007 00 50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Rúry, rúrky a príslušenstvo k nim (napríklad spojky, kolená, nátrubky)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8007 00 90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81 - OSTATNÉ ZÁKLADNÉ KOVY; CERMETY; PREDMETY Z NICH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Volfrám a predmety z neho,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Prášky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8101 94 00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Surový volfrám, vrátane tyčí a prútov získaných jednoduchým spekaním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8101 96 00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Drôty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8101 97 00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8101 99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8101 99 10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Tyče a prúty, iné ako získané jednoduchým spekaním, profily, dosky, plechy, pásy a fólie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8101 99 90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Molybdén a predmety z neho,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8102 10 00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Prášky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8102 94 00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Surový molybdén, vrátane tyčí a prútov získaných jednoduchým spekaním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8102 95 00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Tyče a prúty, iné ako získané jednoduchým spekaním, profily, dosky, plechy, pásy a fólie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8102 96 00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Drôty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6,1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8102 97 00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8102 99 00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Tantal a predmety z neho,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8103 20 00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Surový tantal, vrátane tyčí a prútov získaných jednoduchým spekaním;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8103 30 00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8103 90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8103 90 10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Tyče a prúty, iné ako získané jednoduchým spekaním, profily, drôty, dosky, plechy, pásy a fólie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8103 90 90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Horčík a predmety z neho,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Surový horčík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8104 11 00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Obsahujúci najmenej 99,8 % hmotnosti horčíka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8104 19 00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8104 20 00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8104 30 00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Piliny, triesky a granuly, triedené podľa veľkosti;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8104 90 00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Kobaltový kamienok (lech) a ostatné medziprodukty metalurgie kobaltu; kobalt a predmety z neho, vrátane odpadu a 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8105 20 00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Kobaltový kamienok (lech) a ostatné medziprodukty metalurgie kobaltu; surový kobalt;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8105 30 00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8105 90 00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8106 00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Bizmut a predmety z neho,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8106 00 10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Surový bizmut; odpad a šrot;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8106 00 90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Kadmium a predmety z neho,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8107 20 00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Surové kadmium;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8107 30 00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8107 90 00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Titán a predmety z neho,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8108 20 00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Surový titán;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8108 30 00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8108 90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8108 90 30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Tyče, prúty, profily a drôty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8108 90 50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Dosky, plechy, pásy a fólie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8108 90 60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Rúry a rúrky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8108 90 90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Zirkónium a predmety z neho,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8109 20 00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Surové zirkónium;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8109 30 00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8109 90 00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Antimón a predmety z neho,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8110 10 00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Surový antimón;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8110 20 00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8110 90 00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Mangán a predmety z neho,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Surový mangán; odpad a šrot;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8111 00 11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Surový mangán;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8111 00 19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8111 00 90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Berýlium, chróm, germánium, vanád, gálium, hafnium, indium, niób (columbium), rénium a tálium, a predmety z týchto kovov,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Berýlium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Surové;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8112 13 00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8112 19 00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Chróm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Surové;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8112 21 10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Zliatiny obsahujúce viac ako 10 % hmotnosti niklu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8112 21 90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8112 22 00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8112 29 00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Tálium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8112 51 00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Surové;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8112 52 00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8112 59 00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Surové; odpad a šrot; prášok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Hafnium (celtium)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Niób (columbium); rénium; gálium; indium; vanád; germánium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8112 92 21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8112 92 31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Niób (columbium); rénium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8112 92 81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Indium;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8112 92 89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Gálium;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8112 92 91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Vanád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8112 92 95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Germánium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8112 99 20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Hafnium (celtium); germánium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Niób (columbium); rénium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8112 99 70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Gálium; indium; Vanád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Cermety a predmety z nich, vrátane odpadu a šrotu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8113 00 20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Surové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8113 00 40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8113 00 90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82 - NÁSTROJE, NÁRADIE, NOŽIARSKY TOVAR, LYŽICE A VIDLIČKY, ZO ZÁKLADNÉHO KOVU; ICH ČASTI A SÚČASTI ZO ZÁKLADNÉHO KOVU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C05D92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9"/>
                <w:szCs w:val="19"/>
              </w:rPr>
            </w:pPr>
            <w:r w:rsidRPr="00C05D92">
              <w:rPr>
                <w:rFonts w:ascii="Times New Roman" w:hAnsi="Times New Roman"/>
                <w:noProof/>
                <w:sz w:val="19"/>
                <w:szCs w:val="19"/>
              </w:rPr>
              <w:t xml:space="preserve"> Ručné nástroje; rýle, lopaty, čakany, škrabky, motyky, vidly a hrable; sekery, lesné sekáče a podobné nástroje na sekanie; záhradnícke nožnice, prerezávače stromov všetkých druhov; kosy, kosáky, dlhé nože na rezanie sena alebo slamy, nožnice na strihanie kríkov, kliny a ostatné ručné nástroje používané v poľnohospodárstve, záhradníctve alebo lesníctve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Rýle a lopaty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Vidly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8201 30 00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Čakany, škrabky, motyky a hrable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8201 40 00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Sekery, lesné sekáče a podobné nástroje na sekanie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8201 50 00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Záhradnícke nožnice a podobné jednou rukou ovládané prerezávače a nožnice (vrátane nožníc na hydinu)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8201 60 00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Nožnice na pristrihovanie živých plotov, prerezávacie a podobné nožnice ovládané oboma rukami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8201 90 00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ručné nástroje druhov používaných v poľnohospodárstve, záhradníctve alebo lesníctve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Ručné píly; pílové listy všetkých druhov (vrátane prerezávacích, drážkovacích alebo neozubených pílových listov)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Ručné píly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Listy pásových píl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Listy do kotúčových píl (vrátane prerezávacích alebo drážkovacích pílových listov)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8202 31 00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oceľovou pracovnou časťou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8202 39 00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vrátane častí a súčastí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8202 40 00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Listy reťazových píl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rezacie listy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Rovné rezacie listy, na rezanie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oceľovou pracovnou časťou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8202 99 11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Na obrábanie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8202 99 19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Na opracovanie ostatných materiálov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8202 99 90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pracovnou časťou z ostatných materiálov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Pilníky, rašple, kliešte všetkých druhov (vrátane štikacích), pinzety, nožnice na plech, rezače rúr, čapov, dierkovacie kliešte a priebojníky a podobné ručné nástroje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8203 10 00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Pilníky, rašple a podobné nástroje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8203 20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Kliešte všetkých druhov (vrátane štikacích), štípacie klieštiky, pinzety a podobné nástroje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8203 20 10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Pinzety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8203 20 90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8203 30 00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Nožnice na plech a podobné nástroje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8203 40 00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Rezače rúr, čapov, dierkovacie kliešte a priebojníky a podobné nástroje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Ručné maticové a napínacie kľúče (vrátane dynamometrických kľúčov, iné ako vratidlá na závitníky); výmenné kľúčové nástrčné hlavice, tiež s rukoväťou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Ručné maticové a napínacie kľúče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8204 11 00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Nenastaviteľné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8204 12 00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Nastaviteľné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8204 20 00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Výmenné hlavice kľúčov nástrčkových, tiež s rukoväťou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Ručné nástroje (vrátane sklenárskych diamantov), inde nešpecifikované ani nezahrnuté; spájkovacie lampy; zveráky, úpinky a podobné nástroje, iné ako príslušenstvo, časti a súčasti obrábacích strojov; nákovy; prenosné vyhne; ručne alebo pedálmi ovládané brúsne kotúče s rámovou konštrukciou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Nástroje na vŕtanie a nástroje na rezanie vonkajších alebo vnútorných závitov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Kladivá a mlaty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Hoblíky, dláta, žliabkové (duté) dláta a podobné rezacie nástroje používané na opracovanie dreva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8205 40 00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Skrutkovače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ručné nástroje (vrátane sklenárskych vsadených diamantov)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8205 51 00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Nástroje používané v domácnosti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8205 59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8205 59 10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Náradie pre murárov, formovačov, betonárov, štukatérov a natieračov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8205 59 30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Nitovacie pištole, nastreľovacie pištole a podobné nástroje pracujúce s výbušnou nábojnicou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8205 59 90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8205 60 00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Spájkovacie lampy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8205 70 00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Zveráky, úpinky a podobné náradie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8205 80 00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Nákovy; prenosné vyhne; ručne alebo pedálmi ovládané brúsne kotúče s rámovou konštrukciou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8205 90 00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Súpravy nástrojov z dvoch alebo niekoľkých vyššie uvedených podpoložiek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8206 00 00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Dva alebo niekoľko nástrojov položiek 8202 až 8205, zostavené do súprav na predaj v malom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Vymeniteľné nástroje na ručné náradie, tiež mechanicky poháňané alebo na obrábacie stroje (napríklad na lisovanie, razenie, dierovanie, rezanie vonkajších a vnútorných závitov, vŕtanie, vyvŕtavanie, preťahovanie, frézovanie, sústruženie alebo upevňovanie skrutiek), vrátane nástrojov na ťahanie alebo vytláčanie kovov, a nástroje na vŕtanie skál alebo zemnú sondáž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Nástroje na vŕtanie skál alebo zemnú sondáž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8207 13 00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pracovnou časťou z cermetov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vrátane častí a súčastí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8207 19 10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S pracovnou časťou z diamantu alebo aglomerovaného diamantu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8207 19 90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Zápustky na ťahanie alebo vytláčanie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pracovnou časťou z diamantu alebo z aglomerovaného diamantu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pracovnou časťou z ostatných materiálov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Nástroje na lisovanie, razenie alebo dierovanie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Na obrábanie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Nástroje na rezanie vnútorných alebo vonkajších závitov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Na obrábanie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8207 40 10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Nástroje na rezanie vnútorných závitov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8207 40 30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Nástroje na rezanie vonkajších závitov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Nástroje na vŕtanie, iné ako na vŕtanie skál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8207 50 10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pracovnou časťou z diamantu alebo z aglomerovaného diamantu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pracovnou časťou z ostatných materiálov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8207 50 30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Vrtáky do muriva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Na obrábanie kovov s pracovnou časťou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8207 50 50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Z cermetov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8207 50 60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Z rýchloreznej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8207 50 70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Z ostatných materiálov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8207 50 90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Nástroje na vyvrtávanie alebo preťahovanie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8207 60 10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pracovnou časťou z diamantu alebo z aglomerovaného diamantu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pracovnou časťou z ostatných materiálov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Nástroje na vyvŕtavanie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8207 60 30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Na obrábanie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8207 60 50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Nástroje na preťahovanie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8207 60 70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Na obrábanie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8207 60 90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8207 70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Nástroje na frézovanie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Na obrábanie kovov s pracovnou časťou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8207 70 10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cermetov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8207 70 31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So stopkou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8207 70 35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Valcové frézy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8207 70 38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8207 70 90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Nástroje na sústruženie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Na obrábanie kovov s pracovnou časťou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8207 80 11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cermetov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8207 80 19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8207 80 90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vymeniteľné nástroje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pracovnou časťou z diamantu alebo z aglomerovaného diamantu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S pracovnou časťou z ostatných materiálov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8207 90 30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Nástavce skrutkovačov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8207 90 50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Nástroje na rezanie ozubenia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Ostatné, s pracovnou časťou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Z cermetov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8207 90 71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Na obrábanie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8207 90 78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 Z ostatných materiálov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8207 90 91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Na obrábanie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8207 90 99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Nože a rezacie čepele na stroje alebo mechanické zariadenia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8208 10 00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Na opracovanie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8208 20 00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Na opracovanie dreva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8208 30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Na kuchynské zariadenia alebo na stroje používané v potravinárskom priemysle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8208 30 10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Kotúčové nože (kruhové krájače)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8208 30 90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8208 40 00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Na stroje používané v poľnohospodárstve, záhradníctve alebo lesníctve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8208 90 00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Doštičky, tyčinky, hroty a podobné časti nástrojov, nemontované, z cermetov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8209 00 20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Otočné rezacie vložky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8209 00 80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8210 00 00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Ručne poháňané mechanické zariadenia, s hmotnosťou 10 kg alebo menšou, používané na pripravovanie, upravovanie alebo podávanie jedál alebo nápojov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Nože s hladkou alebo zúbkovanou rezacou čepeľou (vrátane štepárskych nožov), iné ako nože položky 8208, a ich čepele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Súpravy zostavených výrobkov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8211 91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Jedálenské nože s pevnou čepeľou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8211 91 30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Jedálenské nože s rukoväťou a čepeľou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8211 91 80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8211 92 00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nože s pevnou čepeľou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8211 93 00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Nože iné ako s pevnou čepeľou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8211 94 00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Čepele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8211 95 00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Rukoväte zo základného kovu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Britvy, holiace strojčeky a holiace žiletky (vrátane polotovarov žiletiek v pásoch)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8212 10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Britvy a holiace strojčeky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8212 10 10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Holiace strojčeky s nevymeniteľnými žiletkami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8212 10 90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8212 20 00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Žiletky do holiacich strojčekov, vrátane polotovarov žiletiek v pásoch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8212 90 00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časti a súčasti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8213 00 00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Nožnice, krajčírske nožnice a podobné nožnice, a ich čepele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Ostatné nožiarske predmety (napríklad strihače vlasov, mäsiarske alebo kuchynské sekáče, kolískové nože na jemné alebo hrubé krájanie, nože na papier); súpravy a náčinie na manikúru alebo pedikúru (vrátane pilníčkov na nechty)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8214 10 00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Nože na papier, nože na otváranie obálok, vyškrabovacie nožíky, orezávače na ceruzky a ich čepele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8214 20 00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Súpravy a náčinie na manikúru alebo pedikúru (vrátane pilníčkov na nechty)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8214 90 00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Lyžice, vidličky, zberačky, naberačky, cukrárske lyžice, nože na ryby, nože maslo, klieštiky na cukor a podobný kuchynský a jedálenský tovar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Súpravy obsahujúce aspoň jeden predmet plátovaný drahým kovom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8215 10 20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Obsahujúce iba predmety plátované drahým kovom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8215 10 30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8215 10 80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8215 20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súpravy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8215 20 10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8215 20 90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8215 91 00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Plátované drahými kovmi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8215 99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8215 99 10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nehrdzavejúcej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8,5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8215 99 90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KAPITOLA 83 - RÔZNE PREDMETY ZO ZÁKLADNÉHO KOVU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Visacie zámky a zámky (na kľúč, na kombináciu alebo elektrické), zo základného kovu; uzávery a uzáverové rámy so vstavanými zámkami zo základného kovu; kľúče na všetky druhy vyššie uvedených zámkov, zo základných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Visacie zámky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Zámky do motorových vozidiel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Zámky na nábytok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8301 40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zámky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Zámky do dvier budov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8301 40 11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Valcové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8301 40 19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8301 40 90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 zámky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8301 50 00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Uzávery a uzáverové rámy so vstavanými zámkami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8301 60 00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Časti a súčasti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8301 70 00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Kľúče predkladané samostatne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8302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Príchytky, kovanie a podobné výrobky, zo základných kovov, vhodné na nábytok, dvere, schodištia, okná, rolety, karosérie, na sedlársky tovar, kufre, truhly a puzdrá alebo podobne; vešiaky a háčiky na odevy, klobúky, konzoly a podobné výrobky, zo základných kovov; riadiace kolieska zo základných kovov; zariadenia na automatické zatváranie dverí zo základných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8302 10 00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Závesy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8302 20 00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Riadiace kolieska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8302 30 00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príchytky, kovanie a podobné výrobky vhodné na motorové vozidlá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 príchytky, kovanie a podobné výrobky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8302 41 00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Vhodné pre budovy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8302 42 00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Ostatné, vhodné na nábytok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8302 49 00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8302 50 00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Vešiaky a háčiky na odevy, klobúky, konzoly a podobné výrobky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8302 60 00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Zariadenia na automatické zatváranie dverí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8303 00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Pancierové alebo spevnené bezpečnostné schránky (sejfy), zosilnené skrinky a dvere a depozitné skrinky do trezorov, pokladne alebo schránky na listiny a podobné, zo základných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8303 00 10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Pancierové alebo spevnené a zosilnené schránky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8303 00 30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Pancierové alebo spevnené dvere, depozitné a bezpečnostné zámky do trezorov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8303 00 90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Pokladne alebo schránky na listiny a podobné schránky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8304 00 00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Kartotékové skrine, zoraďovače spisov, schránky na ukladanie papierov alebo písacích pier, zásuvky na pečiatky a podobné vybavenie kancelárií alebo písacích stolov, zo základných kovov, okrem kancelárskeho nábytku položky 9403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Mechaniky na zoraďovače spisov, rýchloviazače alebo dosky s voľnými listami, listové spony, listové sponky, zošívacie drôtiky, štítky na registre a podobný kancelársky tovar zo základných kovov; zošívacie spinky v pásoch (napríklad na kancelárske potreby, čalúnnické výrobky, baliace potreby) zo základného kovu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8305 10 00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Príslušenstvo pre rýchloviazače alebo zoraďovače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8305 20 00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Zošívacie spinky v pásoch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8305 90 00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vrátane častí a súčastí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8306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Zvony, gongy a podobné výrobky, neelektrické, zo základných kovov; sošky a ostatné ozdobné predmety, zo základných kovov; rámiky na fotografie a obrazy alebo podobné rámy, zo základných kovov; zrkadlá zo základných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8306 10 00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Zvony, gongy a podobné výrobky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Sošky a podobné dekoračné predmety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8306 21 00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Plátované drahými kovmi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8306 29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8306 29 10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medi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8306 29 90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--- Z ostatných základných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8306 30 00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Rámiky na fotografie alebo obrazy alebo podobné rámy; zrkadlá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Hadice zo základných kovov, tiež s príslušenstvom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8307 10 00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Zo železa alebo ocele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8307 90 00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Z ostatných základných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8308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Uzávery, rámy alebo obruby s uzávermi, pracky, spony, svorky, háčiky, očká a podobné výrobky zo základných kovov, druhov používaných na odevy, obuv, plachty, kabely a kabelky, cestovnú batožinu alebo ostatné celkom dohotovené výrobky, duté nity alebo nity s rozštiepeným driekom zo základného kovu; duté nity alebo nity s rozštiepeným driekom zo základného kovu, perly a flitre zo základných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8308 10 00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Svorky, háčiky a očká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8308 20 00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Duté nity a nity s rozštiepeným driekom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8308 90 00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Ostatné, vrátane častí a súčastí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8309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Zátky, viečka a uzávery fliaš (vrátane korunkových uzáverov, korunkových čapov so závitom a nalievacích zátok), odtrhovacie kapsle (na uzávery fliaš), vrchnáky so závitom, plomby a ostatné príslušenstvo obalov, zo základných kovov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8309 10 00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Korunkové uzávery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8309 90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8309 90 10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Kapsle z olova; kapsle z hliníka s priemerom presahujúcim 21 mm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C05D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8309 90 90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8310 00 00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Dosky, doštičky, s orientačnými nápismi, menovkami, adresami a podobné, číslice, písmená a ostatné značky, zo základných kovov, iné ako položky 9405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8311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E955BF" w:rsidP="00E955BF">
            <w:pPr>
              <w:bidi w:val="0"/>
              <w:spacing w:before="60" w:after="60" w:line="240" w:lineRule="auto"/>
              <w:rPr>
                <w:rFonts w:ascii="Times New Roman" w:hAnsi="Times New Roman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 xml:space="preserve"> Drôty, tyčky, rúrky, dosky, elektródy a podobné výrobky, zo základného kovu alebo z karbidov kovov, potiahnuté alebo plnené rozpúšťadlami alebo tavidlami, druhov používaných na spájkovanie, zváranie alebo na nanášanie kovov alebo karbidov kovov; drôty a tyče z aglomerovaného prášku, používané na pokovovanie striekaním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8311 10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Potiahnuté elektródy zo základných kovov, na zváranie elektrickým oblúkom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8311 10 10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Zváracie elektródy s jadrom zo železa alebo ocele, potiahnuté žiaruvzdorným materiálom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8311 10 90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8311 20 00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Jadrový drôt zo základného kovu, na zváranie elektrickým oblúkom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8311 30 00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Potiahnuté tyče a jadrové drôty zo základného kovu, s náplňou na spájkovanie alebo zváranie plameňom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599" w:type="dxa"/>
          <w:tblInd w:w="108" w:type="dxa"/>
          <w:tblLayout w:type="fixed"/>
        </w:tblPrEx>
        <w:trPr>
          <w:trHeight w:val="225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8311 90 00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106E06" w:rsidRPr="00916FB1" w:rsidP="00916FB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916FB1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106E06" w:rsidRPr="00916FB1" w:rsidP="00916FB1">
      <w:pPr>
        <w:bidi w:val="0"/>
        <w:spacing w:before="60" w:after="60" w:line="240" w:lineRule="auto"/>
        <w:rPr>
          <w:rFonts w:ascii="Times New Roman" w:hAnsi="Times New Roman"/>
          <w:noProof/>
          <w:sz w:val="20"/>
        </w:rPr>
      </w:pPr>
    </w:p>
    <w:p w:rsidR="0007104E" w:rsidRPr="00916FB1" w:rsidP="00916FB1">
      <w:pPr>
        <w:bidi w:val="0"/>
        <w:spacing w:before="60" w:after="60" w:line="240" w:lineRule="auto"/>
        <w:jc w:val="center"/>
        <w:rPr>
          <w:rFonts w:ascii="Times New Roman" w:hAnsi="Times New Roman"/>
          <w:sz w:val="20"/>
        </w:rPr>
      </w:pPr>
    </w:p>
    <w:sectPr w:rsidSect="00916FB1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 w:code="9"/>
      <w:pgMar w:top="1134" w:right="1134" w:bottom="1134" w:left="1134" w:header="1134" w:footer="1134" w:gutter="0"/>
      <w:lnNumType w:distance="0"/>
      <w:pgNumType w:start="1274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FB1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916FB1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11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AK/su</w:t>
      <w:tab/>
    </w:r>
  </w:p>
  <w:p w:rsidR="00916FB1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 xml:space="preserve">DG </w:t>
    </w:r>
    <w:r w:rsidR="006C649D">
      <w:rPr>
        <w:rFonts w:ascii="Times New Roman" w:hAnsi="Times New Roman"/>
      </w:rPr>
      <w:t>C</w:t>
    </w:r>
    <w:r>
      <w:rPr>
        <w:rFonts w:ascii="Times New Roman" w:hAnsi="Times New Roman"/>
      </w:rPr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</w:t>
    </w:r>
    <w:bookmarkStart w:id="17" w:name="Langue"/>
    <w:r>
      <w:rPr>
        <w:rFonts w:ascii="Times New Roman" w:hAnsi="Times New Roman"/>
        <w:b/>
        <w:position w:val="-4"/>
        <w:sz w:val="36"/>
      </w:rPr>
      <w:t>SK</w:t>
    </w:r>
    <w:bookmarkEnd w:id="17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FB1" w:rsidP="00916FB1">
    <w:pPr>
      <w:pStyle w:val="Footer"/>
      <w:bidi w:val="0"/>
      <w:rPr>
        <w:rFonts w:ascii="Times New Roman" w:hAnsi="Times New Roman"/>
      </w:rPr>
    </w:pPr>
  </w:p>
  <w:p w:rsidR="00916FB1" w:rsidRPr="00916FB1" w:rsidP="00916FB1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3A4CCF">
      <w:rPr>
        <w:rStyle w:val="PageNumber"/>
        <w:rFonts w:ascii="Times New Roman" w:hAnsi="Times New Roman"/>
        <w:noProof/>
      </w:rPr>
      <w:t>1274</w:t>
    </w:r>
    <w:r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FB1" w:rsidRPr="00D16C04" w:rsidP="00106E06">
    <w:pPr>
      <w:pStyle w:val="FooterLandscape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FB1" w:rsidRPr="00D16C04" w:rsidP="00106E06">
    <w:pPr>
      <w:pStyle w:val="HeaderLandscape"/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FB1" w:rsidRPr="00D16C04" w:rsidP="00106E06">
    <w:pPr>
      <w:pStyle w:val="HeaderLandscape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5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1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3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4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5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6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7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8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9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0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1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2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abstractNum w:abstractNumId="23">
    <w:nsid w:val="7D9A5670"/>
    <w:multiLevelType w:val="singleLevel"/>
    <w:tmpl w:val="A4525CF0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num w:numId="1">
    <w:abstractNumId w:val="5"/>
  </w:num>
  <w:num w:numId="2">
    <w:abstractNumId w:val="10"/>
  </w:num>
  <w:num w:numId="3">
    <w:abstractNumId w:val="21"/>
  </w:num>
  <w:num w:numId="4">
    <w:abstractNumId w:val="1"/>
  </w:num>
  <w:num w:numId="5">
    <w:abstractNumId w:val="12"/>
  </w:num>
  <w:num w:numId="6">
    <w:abstractNumId w:val="6"/>
  </w:num>
  <w:num w:numId="7">
    <w:abstractNumId w:val="11"/>
  </w:num>
  <w:num w:numId="8">
    <w:abstractNumId w:val="19"/>
  </w:num>
  <w:num w:numId="9">
    <w:abstractNumId w:val="4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8"/>
  </w:num>
  <w:num w:numId="16">
    <w:abstractNumId w:val="7"/>
  </w:num>
  <w:num w:numId="17">
    <w:abstractNumId w:val="18"/>
  </w:num>
  <w:num w:numId="18">
    <w:abstractNumId w:val="9"/>
  </w:num>
  <w:num w:numId="19">
    <w:abstractNumId w:val="15"/>
  </w:num>
  <w:num w:numId="20">
    <w:abstractNumId w:val="20"/>
  </w:num>
  <w:num w:numId="21">
    <w:abstractNumId w:val="22"/>
  </w:num>
  <w:num w:numId="22">
    <w:abstractNumId w:val="14"/>
  </w:num>
  <w:num w:numId="23">
    <w:abstractNumId w:val="3"/>
  </w:num>
  <w:num w:numId="24">
    <w:abstractNumId w:val="17"/>
  </w:num>
  <w:num w:numId="25">
    <w:abstractNumId w:val="16"/>
  </w:num>
  <w:num w:numId="26">
    <w:abstractNumId w:val="13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55C0F"/>
    <w:rsid w:val="0007104E"/>
    <w:rsid w:val="00073FB6"/>
    <w:rsid w:val="000848E5"/>
    <w:rsid w:val="000848E9"/>
    <w:rsid w:val="000873BD"/>
    <w:rsid w:val="00095462"/>
    <w:rsid w:val="000C1302"/>
    <w:rsid w:val="000C27BD"/>
    <w:rsid w:val="000F7A4B"/>
    <w:rsid w:val="00106E06"/>
    <w:rsid w:val="00142A29"/>
    <w:rsid w:val="0015674F"/>
    <w:rsid w:val="00173DB8"/>
    <w:rsid w:val="001C6680"/>
    <w:rsid w:val="001D5863"/>
    <w:rsid w:val="0021429E"/>
    <w:rsid w:val="002213E5"/>
    <w:rsid w:val="00225C13"/>
    <w:rsid w:val="00243566"/>
    <w:rsid w:val="002557D5"/>
    <w:rsid w:val="002634E2"/>
    <w:rsid w:val="00293F61"/>
    <w:rsid w:val="002B51E8"/>
    <w:rsid w:val="002B77F9"/>
    <w:rsid w:val="002D586E"/>
    <w:rsid w:val="002E5515"/>
    <w:rsid w:val="003041ED"/>
    <w:rsid w:val="003327A2"/>
    <w:rsid w:val="00372576"/>
    <w:rsid w:val="0038597C"/>
    <w:rsid w:val="003A2248"/>
    <w:rsid w:val="003A4C0D"/>
    <w:rsid w:val="003A4CCF"/>
    <w:rsid w:val="003A6F3C"/>
    <w:rsid w:val="003A6FE6"/>
    <w:rsid w:val="003C1B0C"/>
    <w:rsid w:val="003D72F6"/>
    <w:rsid w:val="003F7E6C"/>
    <w:rsid w:val="00401C4C"/>
    <w:rsid w:val="0042521C"/>
    <w:rsid w:val="00457E3B"/>
    <w:rsid w:val="00494021"/>
    <w:rsid w:val="0049672E"/>
    <w:rsid w:val="004A5CBD"/>
    <w:rsid w:val="004B0F16"/>
    <w:rsid w:val="004C65E9"/>
    <w:rsid w:val="00551EA9"/>
    <w:rsid w:val="00555E9C"/>
    <w:rsid w:val="005661F3"/>
    <w:rsid w:val="00595BFC"/>
    <w:rsid w:val="005C0A1C"/>
    <w:rsid w:val="005D240F"/>
    <w:rsid w:val="00616B12"/>
    <w:rsid w:val="00641F6D"/>
    <w:rsid w:val="0065166B"/>
    <w:rsid w:val="006754D0"/>
    <w:rsid w:val="00686361"/>
    <w:rsid w:val="0069594E"/>
    <w:rsid w:val="006C649D"/>
    <w:rsid w:val="006D53C4"/>
    <w:rsid w:val="0071012A"/>
    <w:rsid w:val="00725842"/>
    <w:rsid w:val="0072590D"/>
    <w:rsid w:val="007534E2"/>
    <w:rsid w:val="00760839"/>
    <w:rsid w:val="00787006"/>
    <w:rsid w:val="007C4874"/>
    <w:rsid w:val="007D69B6"/>
    <w:rsid w:val="007E5EF6"/>
    <w:rsid w:val="007F2FC6"/>
    <w:rsid w:val="00834E72"/>
    <w:rsid w:val="008506EB"/>
    <w:rsid w:val="008543C7"/>
    <w:rsid w:val="008553B0"/>
    <w:rsid w:val="00916FB1"/>
    <w:rsid w:val="009526CC"/>
    <w:rsid w:val="00997758"/>
    <w:rsid w:val="009C7AA6"/>
    <w:rsid w:val="009D428B"/>
    <w:rsid w:val="00A6667D"/>
    <w:rsid w:val="00AA44C0"/>
    <w:rsid w:val="00AB23AE"/>
    <w:rsid w:val="00AB7AAA"/>
    <w:rsid w:val="00B029C4"/>
    <w:rsid w:val="00B204CF"/>
    <w:rsid w:val="00B6235D"/>
    <w:rsid w:val="00BE423C"/>
    <w:rsid w:val="00C05D92"/>
    <w:rsid w:val="00C171FA"/>
    <w:rsid w:val="00C474DB"/>
    <w:rsid w:val="00C5671D"/>
    <w:rsid w:val="00CA0825"/>
    <w:rsid w:val="00CA4323"/>
    <w:rsid w:val="00CC2FC1"/>
    <w:rsid w:val="00CE65E1"/>
    <w:rsid w:val="00D13D17"/>
    <w:rsid w:val="00D16C04"/>
    <w:rsid w:val="00D259EA"/>
    <w:rsid w:val="00D54D33"/>
    <w:rsid w:val="00D71FD6"/>
    <w:rsid w:val="00D77C1F"/>
    <w:rsid w:val="00D87255"/>
    <w:rsid w:val="00DD2615"/>
    <w:rsid w:val="00DE6B95"/>
    <w:rsid w:val="00E50994"/>
    <w:rsid w:val="00E52B95"/>
    <w:rsid w:val="00E5759A"/>
    <w:rsid w:val="00E955BF"/>
    <w:rsid w:val="00EB3762"/>
    <w:rsid w:val="00EB6B02"/>
    <w:rsid w:val="00EF7274"/>
    <w:rsid w:val="00F33351"/>
    <w:rsid w:val="00F443D7"/>
    <w:rsid w:val="00F5073D"/>
    <w:rsid w:val="00F51D91"/>
    <w:rsid w:val="00FC7C80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106E06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106E06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106E06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106E06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106E06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106E06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106E06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106E06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106E06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106E0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106E06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106E06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106E06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106E06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106E06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106E06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106E06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106E06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106E06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106E06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106E06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106E06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106E06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106E06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106E06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106E06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106E06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106E06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106E06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106E06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106E06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106E06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106E06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106E0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106E0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106E0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106E0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106E06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106E06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bCs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106E0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bCs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106E0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iCs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106E0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106E06"/>
    <w:pPr>
      <w:keepNext/>
      <w:widowControl/>
      <w:spacing w:before="120" w:after="360" w:line="240" w:lineRule="auto"/>
      <w:jc w:val="center"/>
    </w:pPr>
    <w:rPr>
      <w:b/>
      <w:bCs/>
      <w:sz w:val="32"/>
      <w:szCs w:val="32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106E06"/>
    <w:pPr>
      <w:keepNext/>
      <w:pageBreakBefore/>
      <w:widowControl/>
      <w:spacing w:before="120" w:after="360" w:line="240" w:lineRule="auto"/>
      <w:jc w:val="center"/>
    </w:pPr>
    <w:rPr>
      <w:b/>
      <w:bCs/>
      <w:sz w:val="36"/>
      <w:szCs w:val="36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106E06"/>
    <w:pPr>
      <w:keepNext/>
      <w:widowControl/>
      <w:spacing w:before="120" w:after="360" w:line="240" w:lineRule="auto"/>
      <w:jc w:val="center"/>
    </w:pPr>
    <w:rPr>
      <w:b/>
      <w:bCs/>
      <w:smallCaps/>
      <w:sz w:val="28"/>
      <w:szCs w:val="28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106E06"/>
    <w:pPr>
      <w:widowControl/>
      <w:spacing w:before="120" w:after="120" w:line="240" w:lineRule="auto"/>
      <w:jc w:val="center"/>
    </w:pPr>
    <w:rPr>
      <w:b/>
      <w:bCs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106E06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106E06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106E06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106E06"/>
    <w:pPr>
      <w:widowControl/>
      <w:spacing w:before="120" w:after="240" w:line="240" w:lineRule="auto"/>
      <w:jc w:val="center"/>
    </w:pPr>
    <w:rPr>
      <w:b/>
      <w:bCs/>
      <w:sz w:val="28"/>
      <w:szCs w:val="28"/>
      <w:lang w:eastAsia="en-GB"/>
    </w:rPr>
  </w:style>
  <w:style w:type="paragraph" w:customStyle="1" w:styleId="Point0number">
    <w:name w:val="Point 0 (number)"/>
    <w:basedOn w:val="Normal"/>
    <w:uiPriority w:val="99"/>
    <w:rsid w:val="00106E06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106E06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106E06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106E06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106E06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106E06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106E06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106E06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106E06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106E06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106E06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106E06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106E06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106E06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106E06"/>
    <w:pPr>
      <w:widowControl/>
      <w:spacing w:before="120" w:after="120" w:line="240" w:lineRule="auto"/>
      <w:jc w:val="center"/>
    </w:pPr>
    <w:rPr>
      <w:b/>
      <w:bCs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106E06"/>
    <w:pPr>
      <w:widowControl/>
      <w:spacing w:before="120" w:after="120" w:line="240" w:lineRule="auto"/>
      <w:jc w:val="center"/>
    </w:pPr>
    <w:rPr>
      <w:b/>
      <w:bCs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106E06"/>
    <w:pPr>
      <w:widowControl/>
      <w:spacing w:before="120" w:after="120" w:line="240" w:lineRule="auto"/>
      <w:jc w:val="center"/>
    </w:pPr>
    <w:rPr>
      <w:b/>
      <w:bCs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106E06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106E06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106E06"/>
    <w:pPr>
      <w:keepNext/>
      <w:widowControl/>
      <w:tabs>
        <w:tab w:val="left" w:pos="4252"/>
      </w:tabs>
      <w:spacing w:before="720" w:line="240" w:lineRule="auto"/>
      <w:jc w:val="both"/>
    </w:pPr>
    <w:rPr>
      <w:i/>
      <w:iCs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106E06"/>
    <w:pPr>
      <w:widowControl/>
      <w:tabs>
        <w:tab w:val="left" w:pos="4252"/>
      </w:tabs>
      <w:spacing w:line="240" w:lineRule="auto"/>
      <w:jc w:val="left"/>
    </w:pPr>
    <w:rPr>
      <w:i/>
      <w:iCs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106E06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106E06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106E06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106E06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106E06"/>
    <w:pPr>
      <w:widowControl/>
      <w:spacing w:before="360" w:line="240" w:lineRule="auto"/>
      <w:jc w:val="center"/>
    </w:pPr>
    <w:rPr>
      <w:b/>
      <w:bCs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106E06"/>
    <w:pPr>
      <w:widowControl/>
      <w:spacing w:before="360" w:after="360" w:line="240" w:lineRule="auto"/>
      <w:jc w:val="center"/>
    </w:pPr>
    <w:rPr>
      <w:b/>
      <w:bCs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106E06"/>
    <w:pPr>
      <w:widowControl/>
      <w:spacing w:line="240" w:lineRule="auto"/>
      <w:jc w:val="center"/>
    </w:pPr>
    <w:rPr>
      <w:b/>
      <w:bCs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106E06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106E06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106E06"/>
    <w:pPr>
      <w:widowControl/>
      <w:numPr>
        <w:numId w:val="27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106E06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106E06"/>
    <w:pPr>
      <w:widowControl/>
      <w:spacing w:before="360" w:line="240" w:lineRule="auto"/>
      <w:jc w:val="center"/>
    </w:pPr>
    <w:rPr>
      <w:b/>
      <w:bCs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106E0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106E06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106E06"/>
    <w:pPr>
      <w:widowControl/>
      <w:spacing w:before="120" w:after="120" w:line="240" w:lineRule="auto"/>
      <w:jc w:val="center"/>
    </w:pPr>
    <w:rPr>
      <w:b/>
      <w:bCs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106E06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106E06"/>
    <w:pPr>
      <w:keepNext/>
      <w:widowControl/>
      <w:spacing w:before="360" w:after="120" w:line="240" w:lineRule="auto"/>
      <w:jc w:val="center"/>
    </w:pPr>
    <w:rPr>
      <w:i/>
      <w:iCs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106E06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106E06"/>
    <w:pPr>
      <w:framePr w:wrap="around" w:vAnchor="page" w:xAlign="center" w:y="14740"/>
      <w:widowControl/>
      <w:spacing w:after="600" w:line="240" w:lineRule="auto"/>
      <w:jc w:val="center"/>
    </w:pPr>
    <w:rPr>
      <w:b/>
      <w:bCs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106E0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106E0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106E0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106E06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106E06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106E06"/>
    <w:rPr>
      <w:rFonts w:cs="Times New Roman"/>
      <w:b/>
      <w:bCs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106E06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106E06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106E06"/>
    <w:pPr>
      <w:widowControl/>
      <w:spacing w:before="120" w:after="120" w:line="240" w:lineRule="auto"/>
      <w:jc w:val="both"/>
    </w:pPr>
    <w:rPr>
      <w:i/>
      <w:iCs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106E06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106E06"/>
    <w:pPr>
      <w:widowControl/>
      <w:spacing w:after="600" w:line="240" w:lineRule="auto"/>
      <w:jc w:val="center"/>
    </w:pPr>
    <w:rPr>
      <w:b/>
      <w:bCs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106E0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106E06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106E06"/>
    <w:pPr>
      <w:widowControl/>
      <w:spacing w:before="120" w:after="120" w:line="240" w:lineRule="auto"/>
      <w:jc w:val="center"/>
    </w:pPr>
    <w:rPr>
      <w:b/>
      <w:bCs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106E06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106E06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106E06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106E06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106E06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106E06"/>
    <w:pPr>
      <w:widowControl/>
      <w:spacing w:after="240" w:line="240" w:lineRule="auto"/>
      <w:jc w:val="center"/>
    </w:pPr>
    <w:rPr>
      <w:b/>
      <w:bCs/>
      <w:i/>
      <w:iCs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106E06"/>
    <w:pPr>
      <w:widowControl/>
      <w:spacing w:after="240" w:line="240" w:lineRule="auto"/>
      <w:jc w:val="center"/>
    </w:pPr>
    <w:rPr>
      <w:b/>
      <w:bCs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106E06"/>
    <w:pPr>
      <w:widowControl/>
      <w:spacing w:after="360" w:line="240" w:lineRule="auto"/>
      <w:jc w:val="center"/>
    </w:pPr>
    <w:rPr>
      <w:b/>
      <w:bCs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106E06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106E06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106E06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106E06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106E0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106E06"/>
    <w:pPr>
      <w:widowControl/>
      <w:tabs>
        <w:tab w:val="num" w:pos="850"/>
        <w:tab w:val="num" w:pos="926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106E06"/>
    <w:pPr>
      <w:widowControl/>
      <w:tabs>
        <w:tab w:val="num" w:pos="643"/>
        <w:tab w:val="num" w:pos="850"/>
        <w:tab w:val="num" w:pos="1209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106E06"/>
    <w:pPr>
      <w:widowControl/>
      <w:tabs>
        <w:tab w:val="num" w:pos="850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106E06"/>
    <w:pPr>
      <w:widowControl/>
      <w:tabs>
        <w:tab w:val="num" w:pos="643"/>
        <w:tab w:val="num" w:pos="1209"/>
        <w:tab w:val="num" w:pos="1417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106E06"/>
    <w:pPr>
      <w:widowControl/>
      <w:tabs>
        <w:tab w:val="num" w:pos="1209"/>
        <w:tab w:val="num" w:pos="2551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106E06"/>
    <w:pPr>
      <w:widowControl/>
      <w:tabs>
        <w:tab w:val="num" w:pos="643"/>
        <w:tab w:val="num" w:pos="3118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106E06"/>
    <w:pPr>
      <w:widowControl/>
      <w:tabs>
        <w:tab w:val="num" w:pos="643"/>
        <w:tab w:val="num" w:pos="709"/>
        <w:tab w:val="num" w:pos="850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106E06"/>
    <w:pPr>
      <w:widowControl/>
      <w:tabs>
        <w:tab w:val="num" w:pos="850"/>
        <w:tab w:val="num" w:pos="926"/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106E06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106E06"/>
    <w:pPr>
      <w:widowControl/>
      <w:spacing w:before="240" w:line="240" w:lineRule="auto"/>
      <w:jc w:val="left"/>
    </w:pPr>
    <w:rPr>
      <w:bCs/>
      <w:szCs w:val="24"/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106E06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bCs/>
      <w:szCs w:val="24"/>
      <w:lang w:eastAsia="en-US"/>
    </w:rPr>
  </w:style>
  <w:style w:type="paragraph" w:customStyle="1" w:styleId="pj">
    <w:name w:val="p.j."/>
    <w:basedOn w:val="Normal"/>
    <w:next w:val="Normal"/>
    <w:uiPriority w:val="99"/>
    <w:rsid w:val="00106E06"/>
    <w:pPr>
      <w:widowControl/>
      <w:spacing w:before="1200" w:after="120" w:line="240" w:lineRule="auto"/>
      <w:ind w:left="1440" w:hanging="1440"/>
      <w:jc w:val="left"/>
    </w:pPr>
    <w:rPr>
      <w:szCs w:val="24"/>
      <w:lang w:eastAsia="en-US"/>
    </w:rPr>
  </w:style>
  <w:style w:type="paragraph" w:customStyle="1" w:styleId="EntText">
    <w:name w:val="EntText"/>
    <w:basedOn w:val="Normal"/>
    <w:uiPriority w:val="99"/>
    <w:rsid w:val="00106E06"/>
    <w:pPr>
      <w:widowControl/>
      <w:spacing w:before="120" w:after="120"/>
      <w:jc w:val="left"/>
    </w:pPr>
    <w:rPr>
      <w:szCs w:val="24"/>
      <w:lang w:eastAsia="en-US"/>
    </w:rPr>
  </w:style>
  <w:style w:type="paragraph" w:customStyle="1" w:styleId="FooterCouncil">
    <w:name w:val="Footer Council"/>
    <w:basedOn w:val="Normal"/>
    <w:uiPriority w:val="99"/>
    <w:rsid w:val="00106E06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13662</Words>
  <Characters>84163</Characters>
  <Application>Microsoft Office Word</Application>
  <DocSecurity>0</DocSecurity>
  <Lines>0</Lines>
  <Paragraphs>0</Paragraphs>
  <ScaleCrop>false</ScaleCrop>
  <Company>DTI</Company>
  <LinksUpToDate>false</LinksUpToDate>
  <CharactersWithSpaces>97095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2012-11-28T12:51:00Z</dcterms:created>
  <dcterms:modified xsi:type="dcterms:W3CDTF">2012-11-28T12:51:00Z</dcterms:modified>
</cp:coreProperties>
</file>