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>
              <w:rPr>
                <w:rFonts w:ascii="Times New Roman" w:hAnsi="Times New Roman"/>
              </w:rPr>
              <w:t xml:space="preserve">RADA </w:t>
            </w:r>
          </w:p>
          <w:p w:rsidR="0007104E" w:rsidRPr="003A4C0D">
            <w:pPr>
              <w:pStyle w:val="EntInstit"/>
              <w:bidi w:val="0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="003D72F6">
              <w:rPr>
                <w:rFonts w:ascii="Times New Roman" w:hAnsi="Times New Roman"/>
              </w:rPr>
              <w:t>V Bruseli</w:t>
            </w:r>
            <w:r w:rsidRPr="003A4C0D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="00A516F5">
              <w:rPr>
                <w:rFonts w:ascii="Times New Roman" w:hAnsi="Times New Roman"/>
              </w:rPr>
              <w:t xml:space="preserve">16. apríla </w:t>
            </w:r>
            <w:r w:rsidR="00732E20">
              <w:rPr>
                <w:rFonts w:ascii="Times New Roman" w:hAnsi="Times New Roman"/>
              </w:rPr>
              <w:t>2012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>
              <w:rPr>
                <w:rFonts w:ascii="Times New Roman" w:hAnsi="Times New Roman"/>
              </w:rPr>
              <w:t>Medziinštitucionálny spis:</w:t>
            </w:r>
          </w:p>
          <w:p w:rsidR="0007104E" w:rsidRPr="003A4C0D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="003D72F6">
              <w:rPr>
                <w:rFonts w:ascii="Times New Roman" w:hAnsi="Times New Roman"/>
              </w:rPr>
              <w:t>14764/11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="003D72F6">
              <w:rPr>
                <w:rFonts w:ascii="Times New Roman" w:hAnsi="Times New Roman"/>
              </w:rPr>
              <w:t xml:space="preserve">ADD </w:t>
            </w:r>
            <w:r w:rsidR="009526CC">
              <w:rPr>
                <w:rFonts w:ascii="Times New Roman" w:hAnsi="Times New Roman"/>
              </w:rPr>
              <w:t>8</w:t>
            </w: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3A4C0D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3A4C0D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WTO 329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AMLAT 84</w:t>
            </w:r>
          </w:p>
          <w:p w:rsidR="00B6235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>
              <w:rPr>
                <w:rFonts w:ascii="Times New Roman" w:hAnsi="Times New Roman"/>
                <w:noProof/>
              </w:rPr>
              <w:t>SERVICES 96</w:t>
            </w:r>
          </w:p>
          <w:p w:rsidR="0007104E" w:rsidRPr="003A4C0D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F443D7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3D72F6">
      <w:pPr>
        <w:pStyle w:val="EntRefer"/>
        <w:bidi w:val="0"/>
        <w:rPr>
          <w:rFonts w:ascii="Times New Roman" w:hAnsi="Times New Roman"/>
        </w:rPr>
      </w:pPr>
    </w:p>
    <w:p w:rsidR="0007104E" w:rsidRPr="003A4C0D">
      <w:pPr>
        <w:pStyle w:val="EntRefer"/>
        <w:bidi w:val="0"/>
        <w:rPr>
          <w:rFonts w:ascii="Times New Roman" w:hAnsi="Times New Roman"/>
        </w:rPr>
      </w:pPr>
    </w:p>
    <w:p w:rsidR="0007104E" w:rsidRPr="003A4C0D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494021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49672E" w:rsidR="0049672E">
              <w:rPr>
                <w:rFonts w:ascii="Times New Roman" w:hAnsi="Times New Roman"/>
              </w:rPr>
              <w:t>Predmet</w:t>
            </w:r>
            <w:r w:rsidRPr="003A4C0D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3A4C0D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="00B6235D">
              <w:rPr>
                <w:rFonts w:ascii="Times New Roman" w:hAnsi="Times New Roman"/>
              </w:rPr>
              <w:t xml:space="preserve">Dohoda o obchode medzi Európskou úniou </w:t>
            </w:r>
            <w:r w:rsidR="00157686">
              <w:rPr>
                <w:rFonts w:ascii="Times New Roman" w:hAnsi="Times New Roman"/>
              </w:rPr>
              <w:t xml:space="preserve">a jej členskými štátmi na jednej strane </w:t>
            </w:r>
            <w:r w:rsidR="00B6235D">
              <w:rPr>
                <w:rFonts w:ascii="Times New Roman" w:hAnsi="Times New Roman"/>
              </w:rPr>
              <w:t>a Kolumbiou a Peru</w:t>
            </w:r>
            <w:r w:rsidR="00157686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3A4C0D">
      <w:pPr>
        <w:bidi w:val="0"/>
        <w:spacing w:line="240" w:lineRule="auto"/>
        <w:rPr>
          <w:rFonts w:ascii="Times New Roman" w:hAnsi="Times New Roman"/>
        </w:rPr>
      </w:pPr>
    </w:p>
    <w:p w:rsidR="0007104E" w:rsidRPr="003A4C0D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3A4C0D">
      <w:pPr>
        <w:bidi w:val="0"/>
        <w:rPr>
          <w:rFonts w:ascii="Times New Roman" w:hAnsi="Times New Roman"/>
        </w:rPr>
      </w:pPr>
      <w:bookmarkEnd w:id="9"/>
    </w:p>
    <w:p w:rsidR="0007104E" w:rsidRPr="003A4C0D" w:rsidP="003D72F6">
      <w:pPr>
        <w:bidi w:val="0"/>
        <w:rPr>
          <w:rFonts w:ascii="Times New Roman" w:hAnsi="Times New Roman"/>
        </w:rPr>
      </w:pPr>
    </w:p>
    <w:p w:rsidR="003D72F6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A31965" w:rsidRPr="00D911E4" w:rsidP="00A31965">
      <w:pPr>
        <w:bidi w:val="0"/>
        <w:jc w:val="center"/>
        <w:rPr>
          <w:rFonts w:ascii="Times New Roman" w:hAnsi="Times New Roman"/>
          <w:b/>
          <w:strike/>
          <w:noProof/>
          <w:szCs w:val="24"/>
        </w:rPr>
      </w:pPr>
    </w:p>
    <w:tbl>
      <w:tblPr>
        <w:tblStyle w:val="TableNormal"/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</w:tblPr>
      <w:tblGrid>
        <w:gridCol w:w="1680"/>
        <w:gridCol w:w="1080"/>
        <w:gridCol w:w="7920"/>
        <w:gridCol w:w="2640"/>
        <w:gridCol w:w="1560"/>
      </w:tblGrid>
      <w:tr>
        <w:tblPrEx>
          <w:tblW w:w="148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</w:tblPrEx>
        <w:trPr>
          <w:trHeight w:val="330"/>
          <w:tblHeader/>
        </w:trPr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Zoznam </w:t>
            </w:r>
            <w:r w:rsidRPr="008F221F">
              <w:rPr>
                <w:rFonts w:ascii="Times New Roman" w:hAnsi="Times New Roman"/>
                <w:noProof/>
                <w:sz w:val="20"/>
              </w:rPr>
              <w:t>o</w:t>
            </w:r>
            <w:r w:rsidRPr="008F221F" w:rsidR="008F221F">
              <w:rPr>
                <w:rFonts w:ascii="Times New Roman" w:hAnsi="Times New Roman"/>
                <w:noProof/>
                <w:sz w:val="20"/>
              </w:rPr>
              <w:t>d</w:t>
            </w:r>
            <w:r w:rsidRPr="008F221F">
              <w:rPr>
                <w:rFonts w:ascii="Times New Roman" w:hAnsi="Times New Roman"/>
                <w:noProof/>
                <w:sz w:val="20"/>
              </w:rPr>
              <w:t>stránenia</w:t>
            </w:r>
            <w:r w:rsidR="00DD624B">
              <w:rPr>
                <w:rFonts w:ascii="Times New Roman" w:hAnsi="Times New Roman"/>
                <w:noProof/>
                <w:sz w:val="20"/>
              </w:rPr>
              <w:t xml:space="preserve"> </w:t>
            </w:r>
            <w:r w:rsidRPr="00D911E4">
              <w:rPr>
                <w:rFonts w:ascii="Times New Roman" w:hAnsi="Times New Roman"/>
                <w:noProof/>
                <w:sz w:val="20"/>
              </w:rPr>
              <w:t>ciel EÚ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330"/>
          <w:tblHeader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KN 2007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30 – FARMACEUTICKÉ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Žľazy a ostatné orgány na organoterapeutické použitie, sušené, tiež v prášku; výťažky zo žliaz alebo z ostatných orgánov alebo ich výlučkov na organoterapeutické účely; heparín a jeho soli; ostatné ľudské alebo živočíšne látky pripravené na terapeutické alebo profylaktické účely,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Výťažky zo žliaz alebo z iných orgánov alebo z ich výlučkov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--Ľudského pôvodu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--Ľudského pôvodu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---Heparín a jeho soli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3001 90 98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Ľudská krv; živočíšna krv pripravená na terapeutické, profylaktické alebo diagnostické účely; antiséra a ostatné krvné zložky a modifikované imunologické výrobky, tiež získané biotechnologickými procesmi; očkovacie látky, toxíny, kultúry mikroorganizmov (okrem kvasiniek)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Antiséra a ostatné krvné zložky a modifikované imunologické výrobky, tiež získané biotechnologickými procesmi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--Antiséra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3002 10 91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Hemoglobín, krvné globulíny a sérové globulíny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3002 10 95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----Ľudského pôvodu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3002 10 99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Očkovacie látky pre humánne lekárstvo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-Očkovacie látky pre zverolekárstvo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Ľudská krv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Živočíšna krv pripravená na terapeutické, profylaktické alebo diagnostické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3002 90 50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Kultúry mikroorganizmov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Lieky (okrem tovaru položiek 3002, 3005 alebo 3006) pozostávajúce z dvoch alebo viacerých zložiek zmiešaných na terapeutické alebo profylaktické použitie, ktoré nie sú v odmeraných dávkach alebo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penicilíny alebo ich deriváty, so štruktúrou kyseliny penicilánovej, alebo streptomycíny alebo ich deriváty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ostatné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hormóny alebo ostatné výrobky položky 2937, ale neobsahujúce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inzulín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alkaloidy alebo ich deriváty, ale neobsahujúce hormóny alebo ostatné výrobky položky 2937 alebo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jód alebo zlúčeniny jódu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Lieky (okrem tovaru položiek 3002, 3005 alebo 3006) pozostávajúce zo zmiešaných alebo nezmiešaných výrobkov na terapeutické alebo profylaktické použitie, v odmeraných dávkach (vrátane takých, ktoré sú vo forme systémov na podávanie cez kožu) alebo vo formách,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penicilíny alebo ich deriváty, so štruktúrou kyseliny penicilánovej, alebo streptomycíny alebo ich deriváty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ako aktívne látky len penicilíny alebo ich deriváty so štruktúrou kyseliny penicilánovej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ostatné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hormóny alebo ostatné výrobky položky 2937, ale neobsahujúce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inzulín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kortikosteroidné hormóny, ich deriváty alebo štruktúrne analógy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alkaloidy alebo ich deriváty, ale neobsahujúce hormóny, ostatné výrobky položky 2937 alebo antibiotiká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3004 40 90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lieky obsahujúce vitamíny alebo ostatné výrobky položky 2936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Obsahujúce jód alebo zlúčeniny jódu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Obsahujúce jód alebo zlúčeniny jódu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3004 90 99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Vata, gáza, ovínadlá a podobný tovar (napríklad obväzy, náplasti, obklady), impregnované alebo potiahnuté farmaceutickými látkami, alebo vo formách alebo baleniach na predaj v malom na lekárske, chirurgické, zubolekárske alebo zverolekárske účely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Náplasti a ostatný tovar s priľnavou vrstvou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Vata a tovar z vaty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Gáza a tovar z gázy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Z netkaných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3005 90 99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Farmaceutické výrobky špecifikované v poznámke 4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Sterilný chirurgický katgut, podobný sterilný materiál na zošívanie (vrátane sterilných absorbovateľných nití používaných v chirurgii alebo v zubnom lekárstve) a sterilné tkaninové náplasti používané v chirurgii na uzatváranie rán;” sterilné lamináriá a sterilné laminárne tampóny; sterilné lamináriá a sterilné laminárne tampóny; sterilné absorbovateľné prostriedky na zastavenie krvácania používané v chirurgii alebo v zubnom lekárstve; sterilné prostriedky na zabránenie zrastov používané v chirurgii alebo v zubnom lekárstve, tiež absorbovateľné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Sterilný chirurgický katgut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Sterilné prostriedky na zabránenie zrastov používané v chirurgii alebo v zubnom lekárstve, tiež absorbovateľné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Reagencie na zisťovanie krvných skupín alebo krvných faktorov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Kontrastné prípravky na vyšetrenia X-lúčmi; diagnostické reagencie určené na podanie pacientovi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Zubné cementy a ostatné zubné výplne; kostné rekonštrukčné cementy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Tašky a škatule prvej pomoci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Chemické antikoncepčné prípravky na základe hormónov, ostatných výrobkov položky 2937 alebo spermicídov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základe hormónov, ostatných výrobkov položky 2937 alebo spermicídov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3006 60 11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3006 60 19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3006 60 90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základe spermicídov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3006 70 00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Gélové preparáty navrhnuté na použitie v ľudskom alebo veterinárnom lekárstve ako lubrikanty na časti tela pri chirurgických zákrokoch alebo fyzikálnych vyšetreniach alebo ako spojovací prostriedok medzi telom a lekárskym nástrojom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Pomôcky identifikovateľné ako použiteľné pri stómiách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3006 92 00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Farmaceutický odpad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31 - HNOJIVÁ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Živočíšne alebo rastlinné hnojivá, tiež navzájom zmiešané alebo chemicky upravené; hnojivá získané zmiešaním alebo chemickou úpravou živočíšnych alebo rastlinných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Minerálne alebo chemické dusíkaté hnojivá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Močovina, tiež vo vodnom roztoku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Močovina s obsahom viac ako 45 % hmotnosti dusíka na suchý bezvodý výrobok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Síran amónny; podvojné soli a zmesi síranu amónneho a dusičnanu amónneho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Síran amónny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Dusičnan amónny, tiež vo vodnom roztoku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vodnom roztoku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Zmesi dusičnanu amónneho s uhličitanom vápenatým alebo s ostatnými anorganickými nehnojivými látkami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dusíka nepresahujúcim 28 %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3102 40 90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dusíka presahujúcim 28 % hmotnosti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Dusičnan sodný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Dusičnan sodný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3102 60 00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Podvojné soli a zmesi dusičnanu vápenatého a dusičnanu amónneho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3102 80 00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Zmesi močoviny a dusičnanu amónneho vo vodnom alebo v amoniakovom roztoku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Ostatné, vrátane zmesí neuvedených v predchádzajúcich položkách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Minerálne alebo chemické fosforečné hnojivá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Superfosfáty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3103 10 10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viac ako 35 % hmotnosti oxidu fosforečného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3103 10 90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Minerálne alebo chemické draselné hnojivá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Chlorid draselný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K2O nepresahujúcim 40 % hmotnosti suchého bezvodého produktu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3104 20 50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K2O presahujúcim 40 %, ale nepresahujúcim 62 % hmotnosti suchého bezvodého produktu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K2O presahujúcim 62 % hmotnosti suchého bezvodého produktu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Síran draselný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Minerálne alebo chemické hnojivá, obsahujúce dva alebo tri z hnojivých prvkov dusík, fosfor alebo draslík; ostatné hnojivá; výrobky tejto kapitoly v tabletách alebo podobných formách alebo baleniach s hrubou hmotnosťou nepresahujúcou 10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Výrobky tejto kapitoly v tabletách alebo podobných formách alebo baleniach s hrubou hmotnosťou nepresahujúcou 10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Minerálne alebo chemické hnojivá, obsahujúce tri hnojivé prvky dusík, fosfor a draslík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dusíka väčším ako 10 % hmotnosti suchého bezvodého výrobku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Hydrogénortofosforečnan diamónny (fosforečnan diamónny)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Dihydrogénortofosforečnan amónny (fosforečnan amónny) a jeho zmesi s hydrogénortofosforečnanom diamónnym (fosforečnan diamónny)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minerálne alebo chemické hnojivá, obsahujúce dva hnojivé prvky dusík a fosfor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dusičnany a fosforečnany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3105 59 00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Minerálne alebo chemické hnojivá, obsahujúce dva hnojivé prvky fosfor a draslík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3105 60 10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Draselné superfosfáty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3105 60 90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Prírodný dusičnan sodno-draselný, pozostávajúci z prírodnej zmesi dusičnanu sodného a dusičnanu draselného (podiel dusičnanu draselného môže byť až 44 %) s celkovým obsahom dusíka nepresahujúcim 16,3 % hmotnosti suchého bezvodého výrobku(E0117)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obsahom dusíka väčším ako 10 % hmotnosti suchého bezvodého výrobku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3105 90 99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32 - TRIESLOVINY ALEBO FARBIARSKE VÝŤAŽKY; TANÍNY A ICH DERIVÁTY; FARBIVÁ, PIGMENTY A OSTATNÉ FARBIACE LÁTKY; NÁTEROVÉ FARBY A LAKY; TMELY; ATRAMENTY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Trieslovinové výťažky rastlinného pôvodu; taníny a ich soli, étery, estery a ostatné deriváty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Kebračový výťažok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Akáciový výťažok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Výťažok zo škumpy, výťažok z valóniek, dubový výťažok alebo gaštanový výťažok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Syntetické organické triesloviny; anorganické triesloviny; trieslovinové prípravky, tiež obsahujúce prírodné triesloviny; enzymatické prípravky na predčinenie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Syntetické organické triesloviny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Farbivá rastlinného alebo živočíšneho pôvodu (vrátane farbiacich výťažkov, ale okrem živočíšnej černe), tiež chemicky definované; prípravky špecifikované poznámkou 3 k tejto kapitole na základe farbiva rastlinného alebo živočíšneho pôvodu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Farbivá rastlinného pôvodu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Farbivá živočíšneho pôvodu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Syntetické organické farbivá, tiež chemicky definované; prípravky špecifikované poznámkou 3 k tejto kapitole na základe syntetického organického farbiva; syntetické organické výrobky používané ako fluorescenčné zjasňovacie prostriedky alebo ako luminofóry, tiež chemicky definované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Syntetické organické farbivá a prípravky na ich základe, špecifikované poznámkou 3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Disperzné farbivá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Kyslé farbivá, tiež metalizované, a prípravky na nich založené; moridlové farbivá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Zásadité farbivá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Priame farbivá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Kypové farbivá (vrátane farbív využiteľných v tomto stave ako pigmenty)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Reaktívne farbivá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Pigmenty a prípravky na ich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Ostatné, vrátane zmesí farbív dvoch alebo viacerých položiek 3204 11 až 3204 19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Syntetické organické výrobky používané ako fluorescenčné zjasňovacie prostriedky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3205 00 00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Farebné laky; prípravky špecifikované v poznámke 3 k tejto kapitole, na základe farebných lakov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farbivá; prípravky špecifikované v poznámke 3 k tejto kapitole, iné ako položiek 3203, 3204 alebo 3205; anorganické výrobky druhov používaných ako luminofóry, tiež chemicky definované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Pigmenty a prípravky na základe oxidu titaničitého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80 % alebo viac hmotnosti oxidu titaničitého, počítané na suchú hmotu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Pigmenty a prípravky na základe zlúčenín chrómu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farbivá a ostatné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Ultramarín a prípravky na jeho základe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Litopón a ostatné pigmenty a prípravky na základe sulfidu zinočnatého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Magnetit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Pigmenty a prípravky na základe zlúčenín kadmia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3206 49 80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3206 50 00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Anorganické výrobky druhov používaných ako luminofóry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pigmenty, pripravené kalidlá a pripravené farby, sklotvorné smalty a glazúry, engoby, tekuté listry a podobné prípravky používané v keramickom priemysle, smaltovniach alebo sklárňach; sklenené frity a ostatné sklo v tvare prášku, granúl alebo vločiek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Pripravené pigmenty, pripravené kalidlá a pripravené farby a podobné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Sklotvorné smalty a glazúry, engoby a podobné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Engoby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Tekuté listry a podobné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Sklenené frity a ostatné sklo v tvare prášku, granúl alebo vločiek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Druhy skla známe ako „emailové sklo“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3207 40 20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Sklo vo forme šupiniek s dĺžkou 0,1 mm alebo väčšou, ale nepresahujúcou 3,5 mm, a s hrúbkou 2 mikrometre alebo väčšou, ale nepresahujúcou 5 mikrometrov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3207 40 30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Sklo vo forme prášku alebo granúl obsahujúce 99 % alebo viac hmotnosti oxidu kremičitého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3207 40 80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Náterové farby a laky (vrátane emailov a jemných lakov) na základe syntetických polymérov alebo chemicky chemicky upravených prírodných polymérov, rozptýlené alebo rozpustené v nevodnom prostredí; roztoky definované v poznámke 4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základe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Roztoky, ako sú definované v poznámke 4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základe akrylových alebo vinylových polymérov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Roztoky, ako sú definované v poznámke 4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Roztoky, ako sú definované v poznámke 4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Polyuretán z 2,2’-(tert-butylimino)dietanolu a 4,4’-metyléndicyklohexyldiizocyanátu, vo forme roztoku v N,N-dimetylacetamide, obsahujúceho 48 % hmotnosti alebo viac polyméru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Kopolymér z p-krezolu a divinylbenzénu vo forme roztoku v N,N-dimetylacetamide obsahujúceho 48 % alebo viac hmotnosti polyméru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syntetických polymérov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3208 90 99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chemicky upravených prírodných polymérov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Náterové farby a laky (vrátane emailov a jemných lakov) na základe syntetických polymérov alebo chemicky chemicky upravených prírodných polymérov, rozptýlené alebo rozpustené vo vodnom prostredí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3209 10 00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základe akrylových alebo vinylových polymérov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3209 90 00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náterové farby a laky (vrátane emailov a jemných lakov a temperových farieb); pripravené vodné pigmenty druhov používaných na konečnú úpravu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3210 00 10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Olejové náterové farby a laky (vrátane emailov a jemných lakov)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3210 00 90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sikatívy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Pigmenty (vrátane kovových práškov a vločiek) rozptýlené v nevodnom prostredí, v tekutej alebo pastovitej forme, používané na výrobu náterových farieb (vrátane emailov); razbové fólie; farby a ostatné farbivá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Razbové fólie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základe obyčajných kovov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Pigmenty (vrátane kovových práškov a vločiek) rozptýlené v nevodnom prostredí, v tekutej alebo pastovitej forme, druhov používaných na výrobu náterových farieb (vrátane emailov)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hliníkového prášku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3212 90 38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Farbivá a ostatné farbiace látky vo formách alebo baleniach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Farby na umeleckú maľbu, školské farby, plagátové farby, tónovacie farby, farby na zábavné účely a podobné farby v tabletách, tubách, téglikoch, fľaštičkách, miskách a v podobných formách alebo baleniach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Farby v súpravách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Sklenársky tmel, štepársky tmel, živičné tmely, tesniace tmely a ostatné tmely; maliarske tmely; nežiaruvzdorné prípravky na povrchovú úpravu fasád, vnútorných stien, dlážok a podobné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Sklenársky tmel, štepársky tmel, živičné tmely, tesniace tmely a ostatné tmely; maliarske tmely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3214 10 10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Sklenársky tmel, štepársky tmel, živičné tmely, tesniace a ostatné tmely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3214 10 90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Maliarske tmely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Tlačiarenské farby, atramenty alebo tuše všetkých druhov, tiež koncentrované alebo tuhé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Tlačiarenská farba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Čierna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Atramenty alebo tuše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3215 90 80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33 - SILICE A REZINOIDY; VOŇAVKÁRSKE, KOZMETICKÉ ALEBO TOALETNÉ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Silice (tiež deterpénované), vrátane pevných a absolútnych; rezinoidy; extrahované oleorezíny; koncentráty silíc v tukoch, v nevysychateľných olejoch, vo voskoch alebo podobne, získané napustením týchto výrobkov vonnou esenciou alebo maceráciou; terpenické vedľajšie produkty vznikajúce pri deterpenácii silíc; vodné destiláty a vodné roztoky silíc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Silice z citrusového ovocia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Pomarančová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Citrónová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3301 19 80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Silice iné ako z citrusového ovocia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mäty piepornej (Mentha piperita)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druhov mäty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Klinčeková, niaouliová a ylan–ylangová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Nedeterpénovaná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Deterpénovaná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Geraniová; jazmínová; vetiverová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3301 29 79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Levanduľová alebo lavandinová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3301 29 91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Rezinoidy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Terpénické vedľajšie produkty vznikajúce pri deterpenácii silíc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Extrahované oleorezíny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3301 90 21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Zo sladkého drievka a chmeľu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Zmesi vonných látok a zmesi (vrátane alkoholových roztokov) na základe jednej alebo niekoľkých týchto látok druhov používaných ako surovina v priemysle; ostatné prípravky na základe vonných látok, druhov používaných na výrobu nápojov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Druhy používané v potravinárskom alebo nápojovom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Druhy používané v nápojovom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Preparáty obsahujúce všetky ochucujúce činidlá charakterizujúce nápoj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S objemovým alkoholometrickým titrom presahujúcim 0,5 %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17,3 MIN 1 €/% vol/hl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-----Neobsahujúce mliečne tuky, sacharózu, izoglukózu alebo škrob alebo obsahujúce v hmotnosti menej ako 1,5 % mliečnych tukov, 5 % sacharózy alebo izoglukózy, 5 % glukózy alebo škrobu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12.8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 obsahujúce &lt; 70 % cukru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 obsahujúce ≥ 70 % cukru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 + EA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Arial" w:hAnsi="Arial"/>
                <w:noProof/>
                <w:sz w:val="20"/>
              </w:rPr>
              <w:t>AV0-SP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Druhy používané v potravinárskom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Alkoholové roztoky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Parfumy a toaletné 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Parfumy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Toaletné 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Kozmetické prípravky alebo líčidlá a prípravky na starostlivosť o pokožku (iné ako lieky), vrátane opaľovacích ochranných prípravkov alebo prípravkov na opaľovanie; prípravky na manikúru alebo pedikúru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Líčidlá na pery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líčenie očí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manikúru alebo pedikúru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Púdre, tiež kompaktné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3304 99 00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na vlasy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Šampóny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trvalú onduláciu alebo na narovnávanie vlasov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Laky na vlasy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„Vodičky“ na vlasy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na ústnu alebo zubnú hygienu, vrátane fixatívnych pást a práškov; vlákna na čistenie medzizubných medzier (dentálne nite) v samostatnom balení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čistenie zubov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Dentálne nite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3306 90 00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používané pred holením, pri holení alebo po ňom, osobné dezodoranty, kúpeľové prípravky, depilátory a ostatné voňavkárske, kozmetické alebo toaletné prípravky, inde nešpecifikované ani nezahrnuté; pripravené izbové dezodoranty, tiež parfumované alebo s dezinfekčnými vlastnosťami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používané pred holením, pri holení alebo po holení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Osobné dezodoranty a prípravky proti poteniu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Parfumované kúpeľové soli a ostatné kúpeľové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parfumovanie alebo dezodoráciu miestnosti, vrátane vonných prípravkov používaných pri náboženských obradoch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„Agarbati“ a ostatné vonné prípravky pôsobiace pri horení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3307 90 00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34 - MYDLO, ORGANICKÉ POVRCHOVO AKTÍVNE LÁTKY, PRACIE PRÍPRAVKY, MAZACIE PRÍPRAVKY, UMELÉ VOSKY, PRIPRAVENÉ VOSKY, LEŠTIACE ALEBO ČISTIACE PRÍPRAVKY, SVIEČKY A PODOBNÉ VÝROBKY, MODELOVACIE PASTY, „ZUBNÉ VOSKY“ A ZUBNÉ PRÍPRAVKY NA ZÁKLADE SADRY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Mydlo; organické povrchovo aktívne výrobky a prípravky používané ako mydlo, v tvare tyčiniek, tehličiek, vylisovaných kusov alebo tvarov, tiež obsahujúce mydlo; organické povrchovo aktívne prípravky na umývanie pokožky vo forme kvapaliny alebo krému v balení na predaj v malom, tiež obsahujúce mydlo; papier, vata, plsť a netkané textílie, impregnované, potiahnuté alebo pokryté mydlom alebo detergentom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Mydlo a organické povrchovo aktívne výrobky a prípravky v tvare tyčiniek, tehličiek, vylisovaných kusov alebo tvarov a papier, vata, plsť a netkané textílie, impregnované, potiahnuté alebo pokryté mydlom alebo detergentom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toaletné použitie (vrátane medicinálnych výrobkov)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Mydlo v ostatných tvaroch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Vločky, granule alebo prášok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Organické povrchovo aktívne výrobky a prípravky na umývanie pokožky vo forme kvapaliny alebo krému a v balení na predaj v malom, tiež obsahujúce mydlo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Organické povrchovo aktívne látky (iné ako mydlo); povrchovo aktívne prípravky, pracie prípravky (vrátane pomocných pracích prípravkov) a čistiace prípravky, tiež obsahujúce mydlo, iné ako položky 3401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Organické povrchovo aktívne látky, tiež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Aniónové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Vodný roztok obsahujúci 30 % hmotnosti alebo viac, ale nie viac ako 50 % hmotnosti dvojsodného alkylu [oxydi(benzénsulfonátu)]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Katiónové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Neiónové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upravené na predaj v malom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3402 20 20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Povrchovo aktívne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Pracie prípravky a čistiace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Povrchovo aktívne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Pracie prípravky a čistiace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5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Mastiace prípravky (vrátane rezných olejov, prípravkov na uvoľňovanie skrutiek a matíc, prípravkov proti hrdzi alebo antikoróznych a prípravkov na oddeľovanie foriem, na základe mazadiel) a prípravky používané na olejovanie alebo mazanie textilných materiálov, kože, kožušín alebo ostatných materiálov, ale okrem prípravkov obsahujúcich ako základné zložky 70 % hmotnosti alebo viac minerálnych olejov alebo olejov získaných z bitúmenových nerastov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Obsahujúce minerálne oleje alebo oleje získané z bitúmenových nerastov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Prípravky na úpravu textilných materiálov, kože, kožušín alebo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Obsahujúce najmenej 70 % hmotnosti ropných olejov alebo olejov získaných z bitúmenových nerastov, ale netvoriacich základnú zložku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3403 19 91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Prípravky na mazanie strojov, zariadení a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3403 19 99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Prípravky na úpravu textilných materiálov, kože, kožušín alebo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Prípravky na mazanie strojov, zariadení a vozidiel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3403 99 90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Umelé vosky a pripravené vosky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poly(oxyetylénu) (polyetylénglykolu)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3404 90 10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Pripravené vosky, vrátane pečatných voskov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3404 90 80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Leštidlá a krémy na obuv, nábytok, dlážky, karosérie, sklo alebo kov, čistiace pasty a prášky a podobné prípravky (tiež vo forme papiera, vaty, plsti, netkaných textílií, ľahčených plastov alebo ľahčenej gumy, impregnovaných, potiahnutých alebo pokrytých takými prípravkami), okrem voskov položky 3404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Leštidlá, krémy a podobné prípravky na obuv alebo kožu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Leštidlá, krémy a podobné prípravky na údržbu dreveného nábytku, dlážok alebo ostatných drevených výrobkov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C34C9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Leštidlá a podobné prípravky na karosérie, iné ako na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Čistiace pasty a prášky a ostatné čistiace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Leštidlá na kovy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Sviečky, tenké sviečky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Sviečky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3406 00 11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Hladké, neparfumované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3406 00 19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3406 00 90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3407 00 00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Modelovacie pasty, vrátane pást upravených pre zábavu detí; prípravky známe ako zubolekársky vosk alebo „zubné odtlačovacie zmesi“, v sadách, v balení na predaj v malom alebo v tabuľkách, v tvare podkov, tyčiniek alebo v podobných tvaroch; ostatné prípravky používané v zubnom lekárstve na základe sadry (pálenej sadry alebo síranu vápenatého)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35 - ALBUMINOIDNÉ LÁTKY; MODIFIKOVANÉ ŠKROBY; GLEJE; ENZÝMY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Kazeín, kazeináty a ostatné deriváty kazeínu; kazeínové gleje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Kazeín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výrobu regenerovaných textilných vlákien(E0123)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3501 10 50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priemyselné použitie, iné ako na výrobu potravín alebo krmív(E0123)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Kazeínové gleje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Albumíny (vrátane koncentrátov dvoch alebo viacerých srvátkových proteínov obsahujúcich viac ako 80 % hmotnosti srvátkových proteínov počítaných na sušinu), albumináty a ostatné deriváty albumínu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Vaječný albumín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Sušený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Nevhodný alebo nespôsobilý na ľudskú konzumáciu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123,5 €/100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Nevhodný alebo nespôsobilý na ľudskú konzumáciu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16,7 €/100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Mliečny albumín, vrátane koncentrátov dvoch alebo viacerých srvátkových proteínov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Nevhodný alebo nespôsobilý na ľudskú konzumáciu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Sušený (napríklad vo fóliách, vločkách, v šupinkách, v prášku)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123,5 €/100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16,7 €/100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Albumíny, iné ako vaječný albumín a mliečny albumín (laktalbumín)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Nevhodný alebo nespôsobilý na ľudskú konzumáciu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3502 90 70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Albumináty a ostatné deriváty albumínu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Želatína (vrátane želatíny v štvorcových a obdĺžnikových fóliách, tiež povrchovo upravené alebo farbené) a deriváty želatíny; vyzina; ostatné gleje živočíšneho pôvodu, okrem kazeínových glejov položky 3501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Želatína a jej deriváty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3503 00 80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Peptóny a ich deriváty; ostatné proteínové látky a ich deriváty, inde nešpecifikované ani nezahrnuté; kožný prášok, tiež chrómovaný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Dextríny a ostatné modifikované škroby (napríklad predželatinizované alebo esterifikované škroby); gleje na základe škrobu alebo dextrínu alebo ostatných modifikovaných škrobov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Dextríny a ostatné modifikované škroby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Dextríny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 + 17,7 €/100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 modifikované škroby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3505 10 50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Esterifikované a éterifikované škroby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 + 17,7 €/100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Gleje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menej ako 25 % hmotnosti škrobov alebo dextrínov, alebo ostatných modifikovaných škrobov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+ 4,5 €/100 kg/net MAX 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3505 20 30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25 % alebo viac, ale menej ako 55 % hmotnosti škrobov alebo dextrínov, alebo ostatných modifikovaných škrobov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+ 8,9 €/100 kg/net MAX 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3505 20 50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55 % alebo viac, ale menej ako 80 % hmotnosti škrobov alebo dextrínov, alebo ostatných modifikovaných škrobov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+ 14,2 €/100 kg/net MAX 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3505 20 90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80 % alebo viac hmotnosti škrobov alebo dextrínov alebo ostatných modifikovaných škrobov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+ 17,7 €/100 kg/net MAX 11,5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F44B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gleje a ostatné pripravené lepidlá, inde nešpecifikované ani nezahrnuté; výrobky vhodné na použitie ako gleje alebo lepidlá, upravené na predaj v malom ako gleje alebo lepidlá, s netto hmotnosťou nepresahujúcou 1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výrobky vhodné na použitie ako gleje alebo lepidlá, upravené na predaj v malom ako gleje alebo lepidlá, s netto hmotnosťou nepresahujúcou 1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Lepidlá na základe polymérov položiek 3901 až 3913 alebo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3506 99 00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Enzýmy; pripravené enzýmy inde nešpecifikované alebo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Syridlo a syridlové koncentráty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Lipoproteínová lipáza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Aspergilová alkalická proteáza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3507 90 90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36 – VÝBUŠNINY; PYROTECHNICKÉ VÝROBKY; ZÁPALKY; PYROFORICKÉ ZLIATINY; NIEKTORÉ HORĽAVÉ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Práškové výmetné výbušniny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3602 00 00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výbušniny, iné ako práškové výmetné výbušniny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Zápalnice; bleskovice; roznetky alebo rozbušky; zapaľovače; elektrické rozbušky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Zápalnice; bleskovice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Ohňostroje, signalizačné rakety, dažďové rakety, hmlové signály a ostatné pyrotechnické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Ohňostroje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3605 00 00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Zápalky, iné ako pyrotechnické výrobky položky 3604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Ferocer a ostatné pyroforické zliatiny vo všetkých formách; predmety z horľavých materiálov uvedených v poznámke 2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Tekuté palivá alebo palivá zo skvapalneného plynu v nádobách používaných na plnenie alebo doplnenie cigaretových alebo podobných zapaľovačov s objemom nepresahujúcim 300 cm</w:t>
            </w:r>
            <w:r w:rsidRPr="00D911E4">
              <w:rPr>
                <w:rFonts w:ascii="Times New Roman" w:hAnsi="Times New Roman"/>
                <w:noProof/>
                <w:sz w:val="20"/>
              </w:rPr>
              <w:t>³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Ferocer a ostatné pyroforické zliatiny vo všetkých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3606 90 90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37 - FOTOGRAFICKÝ ALEBO KINEMATOGRAFICKÝ TOVAR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Fotografické dosky a ploché filmy, citlivé, neexponované, z materiálu iného ako z papiera, lepenky alebo textílií; ploché filmy na okamžitú fotografiu, scitlivené, neexponované, tiež v kazetách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Citlivé na lúče 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použitie v lekárstve, v zubnom lekárstve alebo zverolekárstve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Filmy na okamžitú fotografiu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dosky a filmy, s ktoroukoľvek stranou presahujúcou 255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farebnú fotografiu (polychrómnu)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3701 99 00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Fotografické filmy vo zvitkoch, citlivé, neexponované, z materiálu iného ako z papiera, lepenky alebo textílií; ploché filmy na okamžitú fotografiu vo zvitkoch, scitlivené, neexponované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Citlivé na lúče 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filmy, neperforované, so šírkou nepresahujúcou 105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farebnú fotografiu (polychrómnu)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dĺžkou nepresahujúcou 30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dĺžkou presahujúcou 30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3702 31 91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---- Farebné negatívne filmy: so šírkou 75 mm alebo viac, ale nepresahujúcou 105 mm a s dĺžkou 100 m alebo viac, na výrobu plochých filmov na okamžitú fotografiu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3702 31 98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Ostatné, s emulziou halogenidov striebra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So šírkou nepresahujúcou 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Mikrofilmy; filmy na grafické umenie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So šírkou presahujúcou 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Mikrofilmy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Filmy na grafické umenie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3702 32 80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filmy, neperforované, so šírkou presahujúcou 105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610 mm a s dĺžkou presahujúcou 200 m, na farebnú fotografiu (polychromatickú)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610 mm a s dĺžkou presahujúcou 200 m, iné ako na farebnú fotografiu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3702 43 00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610 mm a s dĺžkou nepresahujúcou 200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3702 44 00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105 mm, ale nepresahujúcou 610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filmy na farebnú fotografiu (polychrómnu)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nepresahujúcou 16 mm a s dĺžkou nepresahujúcou 14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nepresahujúcou 16 mm a s dĺžkou presahujúcou 14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16 mm, ale nepresahujúcou 35 mm a s dĺžkou nepresahujúcou 30m, na diapozitívy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16 mm, ale nepresahujúcou 35 mm a s dĺžkou nepresahujúcou 30m, iné ako na diapozitívy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So šírkou presahujúcou 16 mm, ale nepresahujúcou 24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So šírkou presahujúcou 24 mm, ale nepresahujúcou 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16 mm, ale nepresahujúcou 35 mm a s dĺžkou presahujúcou 30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3702 56 00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nepresahujúcou 16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Filmy na grafické umenie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3702 91 80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16 mm, ale nepresahujúcou 35 mm a s dĺžkou nepresahujúcou 30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Mikrofilmy; filmy na grafické umenie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16 mm, ale nepresahujúcou 35 mm a s dĺžkou presahujúcou 30 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Mikrofilmy; filmy na grafické umenie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3702 95 00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So šírkou presahujúcou 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Fotografický papier, lepenka a textílie, citlivé, neexponované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Vo zvitkoch, so šírkou presahujúcou 610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Ostatné, na farebnú fotografiu (polychrómnu)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fotografie získané z reverzných typov filmu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Scitlivené striebornými alebo platinovými soľami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Fotografické dosky, filmy, papier, lepenka a textílie, exponované, ale nevyvolané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3704 00 10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Dosky, filmy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3704 00 90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Fotografické dosky a filmy, exponované a vyvolané, iné ako kinematografické filmy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ofsetovú reprodukciu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Mikrofilmy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Kinematografické filmy, exponované a vyvolané, tiež obsahujúce zvukový záznam alebo len zvukový záznam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So šírkou 35 mm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len zvukový záznam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3706 10 91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---Negatívne; pomocné pozitívne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3706 10 99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 pozitívne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 EUR/100 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len zvukový záznam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---Negatívne; pomocné pozitívne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 pozitívne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Aktuality, filmové týždenníky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 so šírkou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Menej ako 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3706 90 99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----- 10 mm alebo viac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3,5 EUR/100 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Chemické prípravky na fotografické účely (iné ako laky, gleje, lepidlá a podobné prípravky); nezmiešané výrobky na fotografické použitie, v odmeraných dávkach alebo upravené na predaj v malom, vo forme pripravenej na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Citlivé emulzie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Vývojky a ustaľovače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farebnú fotografiu (polychrómnu)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fotografické filmy a dosky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3707 90 90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38 - RÔZNE CHEMICKÉ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Umelý grafit; koloidný alebo semikoloidný grafit; prípravky na základe grafitu alebo ostatného uhlíku vo forme pást, blokov, tabuliek alebo ostatných polotovarov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Umelý grafit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Koloidný alebo semikoloidný grafit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Koloidný grafit v olejovej suspenzii; semikoloidný grafit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Uhlíkaté pasty na elektródy a podobné pasty na výmurovky pecí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Aktívne uhlie; aktívne prírodné minerálne produkty; živočíšne uhlie, vrátane použitého živočíšneho uhlia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Aktívne uhlie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Tallový olej, tiež rafinovaný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3803 00 10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Surový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3803 00 90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Odpadné výluhy z výroby drevnej buničiny, tiež koncentrované, odcukornené alebo chemicky upravené, vrátane ligninsulfonátov, ale okrem tallového oleja položky 3803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3804 00 10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Koncentrované sulfitové výluhy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3804 00 90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Guma, borovicová silica alebo sulfátová terpentínová silica a ostatné terpentinické silice vyrobené destiláciou alebo iným spracovaním ihličnatého dreva; surový dipentén; sulfitová terpentínová silica a ostatný surový paracymén; borový olej obsahujúci alfaterpinol ako hlavnú zložku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Guma, borovicová alebo sulfátová terpentínová silica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Gumová terpentínová silica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Borovicová silica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Sulfátová terpentínová silica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Borovicový olej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Kolofónia a živičné kyseliny a ich deriváty; živičný lieh a živičné oleje; tavené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Kolofónia a živičné kyseliny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Získané z čerstvých oleoresínov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Soli kolofónie, živičných kyselín alebo soli derivátov kolofónie alebo živičných kyselín, iné ako soli aduktov kolofónie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Estery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3806 90 00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Drevný decht; oleje z drevného dechtu; drevný kreozot; drevný lieh; rastlinná smola; pivovarská smola a podobné prípravky na základe kolofónie, živičných kyselín alebo rastlinnej smoly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3807 00 10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Drevný decht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3807 00 90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Insekticídy, rodenticídy, fungicídy, herbicídy, prípravky proti klíčeniu a regulátory rastu rastlín, dezinfekčné prostriedky a podobné výrobky, vo formách alebo baleniach na predaj v malom alebo ako prípravky, alebo výrobky (napr. sírne pásy, knôty a sviečky a mucholapky)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Tovary uvedené v poznámke 1 k podpoložkám tejto kapitoly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Insekticídy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pyretroidov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chlórovaných uhľovodíkov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karbamátov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organofosforečných zlúčenín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Fungicídy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Anorganické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Prípravky na báze zlúčenín medi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ditiokarbamátov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benzimidazolov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diazolov alebo triazolov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diazínov alebo morfolínov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Herbicídy, prípravky proti klíčeniu a regulátory rastu rastlín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Herbicídy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fenoxy-fytohormónov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triazínov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karbamátov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derivátov dinitroanilínu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základe derivátov močoviny, uracilu alebo tiomočoviny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Prípravky proti klíčeniu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Regulátory rastu rastlín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Dezinfekčné prostriedky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kvartérnych amónnych solí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3808 94 20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halogenovaných zlúčenín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Rodenticídy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3808 99 90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na úpravu povrchu, na apretovanie, prípravky na zrýchlenie farbenia alebo ustálenie farbív a ostatné výrobky a prípravky (napr. apretúry a moridlá), používané v textilnom, papierenskom, kožiarskom a podobnom priemysle,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podklade škrobových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menej ako 55 % hmotnosti takýchto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+ 8,9 €/100 kg/net MAX 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3809 10 30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55 % alebo viac, ale menej ako 70 % hmotnosti takýchto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+ 12,4 €/100 kg/net MAX 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3809 10 50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70 % alebo viac, ale menej ako 83 % hmotnosti takýchto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+ 15,1 €/100 kg/net MAX 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83 % alebo viac hmotnosti takýchto látok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8,3 + 17,7 €/100 kg/net MAX 12,8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v textilnom alebo podobnom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v papierenskom alebo podobnom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3809 93 00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v kožiarskom alebo podobnom priemysle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na čistenie kovových povrchov; tavivá a ostatné pomocné prípravky na spájkovanie na mäkko; prášky a pasty na spájkovanie alebo na zváranie vyrobené z kovu a ostatných materiálov; prípravky druhov používaných na výplň zvarovacích elektród alebo tyčí, alebo na ich oplášťovanie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3810 10 00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Prípravky na čistenie kovových povrchov; prášky a pasty na spájkovanie alebo na zváranie vyrobené z kovu a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3810 90 10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Prípravky druhov používaných na výplň alebo oplášťovanie zváracích elektród a tyčí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3810 90 90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Antidetonačné prípravky, oxidačné inhibítory, živičné inhibítory, zlepšovače viskozity, antikorózne prostriedky a ostatné pripravené aditíva do minerálnych olejov (vrátane benzínov) alebo do ostatných tekutín používaných na rovnaké účely ako minerálne oleje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Antidetonačné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základe zlúčenín z olova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Na základe tetraetylolova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Aditíva do mazacích olejov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minerálne oleje alebo oleje získané z bitúmenových nerastov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urýchľovače vulkanizácie; zložené plastifikátory pre kaučuk alebo plasty, inde nešpecifikované ani nezahrnuté; antioxidačné prípravky a ostatné zmesné stabilizátory pre kaučuk alebo plasty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Pripravené urýchľovače vulkanizácie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Zložené plastifikátory pre kaučuk alebo plasty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Reakčná zmes obsahujúca benzyl 3-izobutyryloxy-1-izopropyl-2,2-dimetylpropylftalát a benzyl 3-izobutyryloxy-2,2,4-trimetylpentylftalát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Antioxidačné prípravky a ostatné zmesné stabilizátory pre kaučuk alebo plasty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3812 30 20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Antioxidačné prípravky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3812 30 80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3813 00 00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a náplne do hasiacich prístrojov; naplnené hasiace granáty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Zložené organické rozpúšťadlá a riedidlá, inde nešpecifikované ani nezahrnuté; prípravky na odstraňovanie náterov a lakov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3814 00 10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Na základe butylacetátu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3814 00 90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Iniciátory reakcie, urýchľovače reakcie a katalytické prípravky,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Katalyzátory na nosiči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niklom alebo so zlúčeninou niklu ako aktívnou látkou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drahým kovom alebo so zlúčeninou drahého kovu ako aktívnou látkou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Katalyzátory, vo forme zŕn, z ktorých 90 % hmotnosti alebo viac má rozmer častice nepresahujúci 10 mikrometrov, pozostávajúcich zo zmesi oxidov na podložke z kremičitanu horčíka, obsahujúce v hmotnosti: 20 % alebo viac, ale nie viac ako 35 % medi a 2 % alebo viac, ale nie viac ako 3 % bizmutu, a so zdanlivou špecifickou hmotnosťou 0,2 alebo väčšou, ale nepresahujúcou 1,0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Katalyzátory pozostávajúce z acetátu etyltrifenylfosforečného vo forme roztoku v metanole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3816 00 00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Ohňovzdorné cementy, malty, betóny a podobné zmesi, iné ako výrobky položky 3801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Zmesi alkylbenzénov a zmesi alkylnaftalénov, iné ako položky 2707 alebo 2902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3817 00 50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Lineárne alkylbenzény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3817 00 80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3818 00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Chemické prvky dopované na použitie v elektronike, v tvare diskov, doštičiek alebo v podobných tvaroch; chemické zlúčeniny dopované na použitie v elektronike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3818 00 10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Dopovaný kremík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3818 00 90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3819 00 00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Kvapaliny do hydraulických bŕzd a ostatné pripravené kvapaliny do hydraulických prevodov, neobsahujúce žiadne alebo obsahujúce menej ako 70 % hmotnosti minerálnych olejov alebo olejov získaných z bitúmenových nerastov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3820 00 00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Prípravky proti zamŕzaniu a prípravky na odmrazovanie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živné pôdy na rast a udržiavanie mikroorganizmov (vrátane vírusov a podobných organizmov) alebo rastlinných, ľudských alebo živočíšnych buniek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3822 00 00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Diagnostické alebo laboratórne reagencie na podložke a pripravené diagnostické alebo laboratórne reagencie, tiež na podložke, iné ako v položke 3002 alebo 3006; certifikované referenčné materiály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Technické monokarboxylové mastné kyseliny; oleje z rafinácie kyselín; technické mastné alkoholy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Technické monokarboxylové mastné kyseliny; oleje z rafinácie kyselín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Kyselina stearová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Kyselina olejová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Mastné kyseliny z tallového oleja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Destilované mastné kyseliny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Destiláty mastných kyselín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3823 70 00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Technické mastné alkoholy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Pripravené spojivá na odlievacie formy alebo jadrá; chemické výrobky a prípravky chemického priemyslu alebo príbuzných priemyselných odvetví (vrátane takých, ktoré pozostávajú zo zmesí prírodných produktov),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Pripravené spojivá pre odlievacie formy alebo jadrá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Neaglomerované karbidy kovov zmiešané navzájom alebo s kovovým spojivom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Pripravené prísady do cementov, mált alebo betónov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Malty a betóny, iné ako ohňovzdorné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Betón pripravený na liatie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Sorbitol, iný ako podpoložky 2905 44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vodnom roztoku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3824 60 11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obsahom 2 % alebo menej hmotnosti D-manitolu, počítané na obsah D-glucitolu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7,7 + 16,1 €/100kg/net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3824 60 19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9,6 + 37,8 €/100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3824 60 91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obsahom 2 % alebo menej hmotnosti D-manitolu, počítané na obsah D-glucitolu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7,7 + 23 €/100kg/net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3824 60 99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9,6 + 53,7 €/100 kg/net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Zmesi obsahujúce halogénové deriváty metánu, etánu alebo propánu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chlórfluórované uhľovodíky (CFC), tiež obsahujúce hydrochlórfluórované uhľovodíky (HCFC), perfluórované uhľovodíky (PFC) alebo hydrofluórované uhľovodíky (HFC)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brómchlórdifluórmetán, brómtrifluórmetán alebo dibrómtetrafluóretány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hydrobróm fluórované uhľovodíky (HBFC)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hydrochlórfluórované uhľovodíky (HCFC), tiež obsahujúce perfluórované uhľovodíky (PFC) alebo hydrofluórované uhľovodíky (HFC), ale neobsahujúce chlórfluórované uhľovodíky (CFC)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tetrachlórmetán (chlorid uhličitý)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1,1,1-trichlóretán (metylchloroform)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brómmetán (metylbromid) alebo brómchlórmetán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3824 78 00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perfluórované uhľovodíky (PFC) alebo hydrofluórované uhľovodíky (HFC), ale neobsahujúce chlórfluórované uhľovodíky (CFC) ani hydrochlórfluórované uhľovodíky (HCFC)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3824 79 00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Zmesi a prípravky obsahujúce oxirán (etylénoxid), polybrómované bifenyly (PBB), polychlórované bifenyly (PCB), polychlórované terfenyly (PCT) alebo tris(2,3-dibrómpropyl) fosfát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3824 81 00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oxirán (etylénoxid)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3824 82 00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polychlórované bifenyly (PCB), polychlórované terfenyly (PCT) alebo polybrómované bifenyly (PBB)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3824 83 00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tris(2, 3-dibrómpropyl) fosfát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Ropné sulfonáty, okrem ropných sulfonátov alkalických kovov, amónia alebo etanolamínov; tiofénické sulfónované kyseliny z olejov získaných z bitúmenových nerastov a ich solí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010FF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Iónomeniče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Getry (pohlcovače plynov) pre vákuové trubice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Pyrolignity (napr. vápnika); surový tartaran (vínan) vápenatý; surový citran vápenatý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Kyseliny naftenové, ich vo vode nerozpustné soli a ich estery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Antikorózne prípravky, obsahujúce amíny ako aktívnu zložku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Anorganické zložené rozpúšťadlá a riedidlá do lakov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Zmesi zabraňujúce tvorbe kameňa a podobné zmesi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Prípravky na elektrolytické pokovovanie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Zmesi mono-, di- a triesterov mastných kyselín glycerolu (emulgátory tukov)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Výrobky a prípravky na farmaceutické alebo chirurgické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----Medziprodukty z výroby antibiotík získané z fermentácie Streptomyces tenebrarius, tiež sušené, na použitie na výrobu liekov pre ľudí, položky 3004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Medziprodukty pri výrobe monenzinových solí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3824 90 64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3824 90 65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Pomocné produkty pre zlievarne (iné ako podpoložky 3824 10 00)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Ohňovzdorné, vodovzdorné a podobné ochranné prípravky, používané v stavebníctve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Doštičky niobnanu lítneho, nedopované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Zmesi amínov odvodených z dimerizovaných mastných kyselín s priemernou molekulovou hmotnosťou 520 alebo väčšou, ale nepresahujúcou 550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3824 90 85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---- 3-(1-etyl-1-metylpropyl)izoxazol-5-ylamín vo forme roztoku v toluéne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3824 90 98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Zvyškové produkty chemického priemyslu alebo príbuzných priemyselných odvetví, inde nešpecifikované ani nezahrnuté; komunálny odpad; kal z čističiek odpadových vôd; ostatné odpady uvedené v poznámke 6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Komunálny odpad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Kal z čističiek odpadových vôd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Klinický odpad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Odpadové organické rozpúšťadlá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Halogenované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Odpadové kvapaliny z roztokov moridiel kovov, odpad z hydraulických kvapalín, brzdových a nemrznúcich kvapalín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odpady z chemického priemyslu alebo príbuzných priemyselných odvetví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3825 61 00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Obsahujúce hlavne organické zložky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3825 69 00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Alkalické oxidy železa na čistenie plynov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3825 90 90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VII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ODDIEL VII - PLASTY A VÝROBKY Z NICH; KAUČUK A VÝROBKY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39 - PLASTY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I. PRIMÁRNE FORMY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Polyméry etylénu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Polyetylén so špecifickou hmotnosťou nižšou ako 0,94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Lineárny polyetylén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Polyetylén so špecifickou hmotnosťou 0,94 alebo vyššou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3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Polyetylén v jednej z foriem uvedených v poznámke 6 b) k tejto kapitole, so špecifickou hmotnosťou 0,958 alebo viac pri 23 °C, obsahujúci: 50 mg/kg alebo menej hliníka, 2 mg/kg alebo menej vápnika, 2 mg/kg alebo menej chrómu, 2 mg/kg alebo menej železa, 2 mg/kg alebo menej niklu, 2 mg/kg alebo menej titánu a 8 mg/kg alebo menej vanádu, na výrobu chlórsulfonového poleyetylénu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Etylén-vinylacetátové kopolyméry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Ionomérna živica tvorená soľou terpolyméru etylénu s izobutyl akrylátom a kyselinou metakrylovou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A-B-A blokový kopolymér polystyrénu, kopolymér etylénbutylénu a polystyrénu obsahujúci 35 % hmotnosti alebo menej styrénu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Polyméry propylénu alebo ostatných olefínov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Polypropylén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Polyizobutylén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Kopolyméry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A-B-A blokový kopolymér polystyrénu, kopolymér etylénbutylénu a polystyrénu obsahujúci 35 % hmotnosti alebo menej styrénu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Poly-1-butén, kopolymér 1-buténu s etylénom obsahujúci 10 % hmotnosti alebo menej etylénu alebo zmes poly-1-buténu s polyetylénom a/alebo polypropylénom obsahujúci 10 % hmotnosti alebo menej polyetylénu a/alebo 25 % alebo menej polypropylénu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Polyméry styrénu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Polystyrén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Expandovateľný (rozpínavý)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Styrén–akrylonitrilové kopolyméry (SAN)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Akrylonitril–butadién–styrénové kopolyméry (ABS)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Kopolymér, výlučne zo styrénu s alylalkoholom, s acetylovou hodnotou 175 alebo vyššou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Brómovaný polystyrén obsahujúci 58 % hmotnosti alebo viac, ale nie viac ako 71 % brómu,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Polyméry vinylchloridu alebo ostatných halogénovaných olefínov,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Poly(vinylchlorid), nezmiešaný s ostatnými látkami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poly(vinylchloridy)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Vinylchlorid- vinylacetátové kopolyméry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vinylchloridové kopolyméry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Vinylidénchloridové 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 vinylidénchloridu s akrylonitrilom, vo forme rozpínavých kvapiek s priemerom 4 mikrometre alebo viac, ale nie viac ako 20 mikrometrov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Fluórované 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3904 61 00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Polytetrafluóretylén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3904 69 10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Poly(vinylfluorid)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3904 69 90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3904 90 00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Polyméry vinylacetátu alebo ostatných vinylesterov, v primárnych formách: ostatné vinylové polyméry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Poly(vinylacetát)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vodnej disperzii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Kopolyméry vinylacetátu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Vo vodnej disperzii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Polyvinylalkohol, tiež obsahujúci nehydrolyzované acetátové skupiny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Poly(vinylformal) v jednej z foriem uvedených v poznámke 6 b) k tejto kapitole, s molekulovou hmotnosťou 10 000 alebo viac, ale nepresahujúcou 40 000 a obsahujúci v hmotnosti: 9,5 % alebo viac, ale nie viac ako 13 % acetylových skupín vyjadrených ako vinylacetát a 5 % alebo viac, ale nie viac ako 6,5 % hydroxylových skupín vyjadrených ako vinylalkohol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3905 99 90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Akrylové polyméry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Poly(metylmetakrylát)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Poly[N-(3-hydroxyimino-1,1-dimetylbutyl) akrylamid]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 2-diizopropylaminoetyl metakrylátu s decylmetakrylátom, vo forme roztoku v N,N-dimetylacetamide obsahujúceho 55 % alebo viac hmotnosti kopolyméru 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 kyseliny akrylovej s 2-etylhexylakrylátom obsahujúci 10 % hmotnosti alebo viac, ale nie viac ako 11 % 2-etyl-hexylakrylátu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 akrylonitrilu s metylakrylátom, modifikovaný s polybutadiénakrylonitrilom (NBR)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Polymerizačný produkt kyseliny akrylovej s alkylmetakrylátom a malým množstvom ostatných monomérov, na použitie ako zahusťovadlo vo výrobe textilných tlačiarenských pást(E0131)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Kopolymér metakrylátu s etylénom a monomérom obsahujúcim ako substituent nekoncovú karboxylovú skupinu, obsahujúci 50 % hmotnosti alebo viac metylakrylátu, tiež zmiešaný s oxidom kremičitým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3906 90 90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Polyacetály, ostatné polyétery a epoxidové živice, v primárnych formách; polyuhličitany, alkydové živice, polyallylové estery a ostatné polyestery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Polyacetály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polyétery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Polyéteralkoholy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Polyetylénglykoly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S hydroxylovým číslom nepresahujúcim 100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Kopolymér 1-chlór -2,3-epoxypropánu s etylénoxidom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Epoxidové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Polyuhličitany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Alkydové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Poly(etyléntereftalát)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3907 60 20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číslom viskozity 78 ml/g alebo vyšším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3907 60 80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3907 70 00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Kyselina poly(laktónová)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polyestery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Nenasýtené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Tekuté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hydroxylovým číslom nepresahujúcim 100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Poly(etylénnafalén-2,6-dikarboxylát)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Poly(etylénnafalén-2,6-dikarboxylát)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3907 99 98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Polyamidy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3908 10 00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Polyamid-6, -11, -12, -6,6, -6,9, -6,10 alebo -6,12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3908 90 00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Amínové živice, fenolové živice a polyuretány,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Močovinové živice; tiomočovinové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Melamínové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amínové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Fenolové živice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Polyuretány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Polyuretán z 2,2’-(tert-butylimino)dietanolu a 4,4’-metyléndicyklohexyldiizocyanátu, vo forme roztoku v N,N-dimetylacetamide, obsahujúceho 50 % hmotnosti alebo viac polyméru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3909 50 90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3910 00 00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Silikóny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Ropné živice, kumarón-indénové živice, polyterpény, polysulfidy, polysulfóny a ostatné výrobky uvedené v poznámke 3 k tejto kapitole, inde nešpecifikované ani nezahrnuté,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Ropné živice, kumarón-indénové živice, indénové živice alebo kumarónindénové živice a polyterpény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Kondenzačné alebo preskupené polymerizačné produkty, tiež chemicky modifikované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Poly(oxy-1,4-fenylénsulfonyl-1,4-fenylénoxy-1,4-fenylénizopropylidén-1,4-fenylén), v jednej z foriem uvedených v poznámke 6 b)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Poly(tio-1,4-fenylén)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Kopolymér z p-krezolu a divinylbenzénu, vo forme roztoku v N,N-dimetylacetamide obsahujúceho 50 % alebo viac hmotnosti polyméru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3911 90 93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--- Hydrogenované kopolyméry vinyltoluénu a </w:t>
            </w:r>
            <w:r w:rsidRPr="00D911E4">
              <w:rPr>
                <w:rFonts w:ascii="Times New Roman" w:hAnsi="Times New Roman"/>
                <w:noProof/>
                <w:sz w:val="20"/>
              </w:rPr>
              <w:t>α-metylstyr</w:t>
            </w:r>
            <w:r w:rsidRPr="00D911E4">
              <w:rPr>
                <w:rFonts w:ascii="Times New Roman" w:hAnsi="Times New Roman"/>
                <w:noProof/>
                <w:sz w:val="20"/>
              </w:rPr>
              <w:t>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3911 90 99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Celulóza a jej chemické deriváty, inde nešpecifikované ani nezahrnuté,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Acetáty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Nitráty celulózy (vrátane kolódií)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3912 20 11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Kolódiá a celoidin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3912 20 19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Mäkčené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Étery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Karboxymetylcelulóza a jej soli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3912 39 10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Etylcelulóza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3912 39 20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Hydroxypropylcelulóza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3912 39 80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Estery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Prírodné polyméry (napr. kyselina algová) a modifikované prírodné polyméry (napr. tvrdené bielkoviny, chemické deriváty prírodného kaučuku), inde nešpecifikované ani nezahrnuté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Kyselina algová, jej soli a estery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Ionomeniče na základe polymérov položiek 3901 až 3913, v primárnych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II. ODPADY, ÚLOMKY A ODREZKY; POLOTOVARY;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Odpady, úlomky a odrezky,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styrénu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polymérov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3915 90 18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3915 90 90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Monofil, ktorého akýkoľvek rozmer priečneho rezu presahuje 1 mm, prúty, tyčinky a profily, tiež povrchovo upravené, ale inak neopracované,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poly(vinylchloridu)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epoxidových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polymérov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3916 90 90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Rúry, rúrky a hadice, ich príslušenstvo (napr. spojky, kolená, príruby)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Umelé črevá (črievka párkov) z tvrdených bielkovín alebo z celulózových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tvrdených bielkovín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celulózových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Rúry, rúrky a hadice, neohybné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3917 29 12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3917 29 15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3917 29 90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rúry, rúrky a hadice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Ohybné rúry, rúrky a hadice s minimálmym tlakom prasknutia 27,6 MPa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Ostatné, nespevnené alebo nekombinované s ostatnými materiálmi, bez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Umelé črevá na párky, salámy a klobásy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Ostatné, nespevnené alebo nekombinované s ostatnými materiálmi,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Bezošvé a s dĺžkou presahujúcou maximálny prierezový rozmer, tiež povrchovo upravené, ale inak neopracované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3917 39 12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3917 39 15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3917 39 90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3917 40 00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Príslušenstvo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Podlahové krytiny z plastov, tiež samolepiace, tiež vo zvitkoch; obklady na steny alebo stropy, z plastov, definované v poznámke 9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3918 10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3918 10 10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Pozostávajúce z podložky impregnovanej, potiahnutej alebo pokrytej poly(vinylchloridom)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3918 10 90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3918 90 00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Samolepiace platne, listy, fólie, filmy, pruhy, pásky a ostatné ploché tvary, z plastov, tiež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Vo zvitkoch, so šírkou nepresahujúcou 20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Pásky, ktorých poťah pozostáva z nevulkanizovaného prírodného alebo syntetického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mäkčeného poly(vinylchloridu) alebo polyetylénu.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nemäkčeného poly(vinylchloridu)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mäkčeného poly(vinylchloridu) alebo polyetylénu.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Viac ako len povrchovo opracované alebo rezané do tvarov iných ako pravouhlých (vrátane štvorcových)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polyuhličitanov, alkydových živíc, alylových polyesterov alebo ostatných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3919 90 38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mäkčeného poly(vinylchloridu) alebo polyetylénu.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3919 90 69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3919 90 90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platne, listy, fólie, filmy, pruhy, pásky, z plastov, neľahčené, nelaminované, nevystužené ani inak nekombinované s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hrúbkou nepresahujúcou 0,125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polyetylénu so špecifickou hmotnosťou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Menšou ako 0,94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Polyetylénový film s hrúbkou 20 mikrometrov alebo väčšou, ale nepresahujúcou 40 mikrometrov, na výrobu svetlostálych filmov používaných pri výrobe polovodičov alebo tlačených obvodov(E0131)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------ Nepotlačené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------- Pružný film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3920 10 27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------ Potlačené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---- 0,94 alebo väčšou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hrúbkou presahujúcou 0,125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Syntetická papierovina, vo forme vlhkých hárkov z nespojených rozvetvených polyetylénových vlákien, tiež zmiešaná s celulózovými vláknami v množstve nepresahujúcom 15 %, obsahujúca poly(vinylalkohol) rozpustený vo vode ako vlhčiace činidlo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3920 10 89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propylénu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hrúbkou nepresahujúcou 0,10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Biaxiálne orientované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hrúbkou presahujúcou 0,10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Pásky so šírkou presahujúcou 5 mm, ale nepresahujúcou 20 mm, druhu používaného na balenie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3920 20 71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Dekoratívne pásky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3920 20 79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styrénu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Obsahujúci v hmotnosti najmenej 6 % hmotnosti plastifikátorov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3920 49 90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akrylových polymérov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poly(metylmetakrylátu)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3920 59 10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Kopolymér z akrylových a metakrylových esterov vo forme filmu s hrúbkou nepresahujúcou 150 mikrometrov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3920 59 90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polyuhličitanov, alkydových živíc, alylových polyesterov alebo ostatných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polykarbonátov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poly(etylénteraftalátu)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nepresahujúcou 0,35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Poly(etyléntereftálový) film s hrúbkou 72 mikrometrov alebo väčšou, ale nepresahujúcou 79 mikrometrov, na výrobu pružných magnetických diskov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3920 62 13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----Poly(etyléntereftálový) film s hrúbkou 100 mikrometrov alebo väčšou, ale nepresahujúcou 150 mikrometrov, na výrobu fotopolymérnych tlačiarenských platní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 hrúbkou presahujúcou 0,35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--Z nenasýtených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3920 69 00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--Z ostatných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celulózy alebo jej chemických derivátov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regenerovanej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Fólie, filmy lebo pásky a pruhy, tiež navinuté, s hrúbkou menšou ako 0,75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acetátu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Filmy vo zvitkoch alebo pásoch, na fotografie a kinematografiu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3920 73 50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Fólie, filmy lebo pásky a pruhy, tiež navinuté, s hrúbkou menšou ako 0,75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derivátov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---Z vulkanizovaného vlákna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3920 79 90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--Z poly(vinylbutyralu)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polyamidov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--Z amínových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fenolových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Polyimidové fólie a pásky, tiež potiahnuté, alebo pokryté len plastmi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----Poly(vinylfluoridové) fólie 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----Ionomeničové membrány z fluórovaných plastových materiálov, na použitie v chlóralkalických elektrolytických článkoch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Biaxiálne orientovaný poly(vinylalkoholový) film obsahujúci 97 % hmotnosti alebo viac poly(vinylalkoholu), nepotiahnutý, s hrúbkou nepresahujúcou 1 mm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3920 99 90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platne, listy, filmy, fólie, pruhy a pásky,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Ľahčené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styrénu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vinylchloridu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polyuretánov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Ohybné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regenerovanej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kondenzačných alebo preskupených polymerizačných produktov, tiež chemicky modifikovaných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polyesterov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----Vlnité fólie a platne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---Z fenolových 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aminoživíc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----Laminované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-----Vysokotlakové lamináty s dekoratívnym povrchom na jednej alebo oboch stranách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adičných polymerizačných produktov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3921 90 90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Kúpacie vane, sprchy, drezy, výlevky, umývadlá, bidety, záchodové misy, sedadlá a kryty, splachovacie nádrže a podobné sanitárne výrobky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3922 10 00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Kúpacie vane, sprchy a umývadlá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Záchodové sedadielka a kryty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3922 90 00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Výrobky z plastov na prepravu alebo balenie tovaru; zátky, viečka, uzávery fliaš a ostatné uzávery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Škatule, debny, prepravky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Vrecia, vrecúška (vrátane kornútov)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polymérov etylénu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3923 29 10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-Z poly(vinylchloridu)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3923 29 90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Demižóny, fľaše, flakóny a podobné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nepresahujúcim 2 litre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3923 30 90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obsahom presahujúcim 2 litre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Cievky, dutinky, potáče a podobné nosiče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Cievky, navíjacie bubny a podobné nosiče fotografické a kinematografické filmy alebo na pásky, filmy a podobné výrobky položky 8523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3923 40 90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Zátky, viečka, uzávery fliaš a ostatné uzávery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Uzávery a čiapočky na fľaše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--Sieťoviny vytlačované do tvaru rúrky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Stolový riad, kuchynský riad a ostatné potreby pre domácnosť, hygienické alebo a toaletné potreby, z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Stolový a kuchynský riad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regenerovanej celulózy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3924 90 11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---Špongie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3924 90 19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3924 90 90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Stavebné výrobky z plastov, inde nešpecifikované ani nezahrnuté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Nádrže, zásobníky, kade a podobné nádoby, s obsahom presahujúcim 300 litrov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Dvere, okná a ich rámy a prahy do dverí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Okenice, rolety (vrátane žalúzií) a podobné výrobky a ich časti a súčasti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Príslušenstvo a kovanie, určené na upevnenie na dvere, okná, schodiská, steny alebo ostatné časti budov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Káblové profily, potrubie a nosiče káblov pre elektrické obvody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3925 90 80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výrobky z plastov a výrobky z ostatných materiálov položiek 3901 až 3914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Kancelárske a školské potreby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Odevné výrobky a ich príslušenstvo (vrátane rukavíc prstových, palčiakov a rukavíc bez prstov)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Príslušenstvo k nábytku, karosériám alebo podobným výrobkom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Sošky a ostatné ozdobné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3926 90 50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Perforované koše a podobné výrobky používané na filtráciu vody pri vstupe do odtokových kanálov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3926 90 92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Vyrábané z fólií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3926 90 97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40 - KAUČUK A VÝROBKY Z NEHO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516F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Prírodný kaučuk, balata, gutaperča, guajal, tropická živica a podobné prírodné gumy v primárnych formách alebo v platniach, listoch alebo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Latex z prírodného kaučuku, tiež predvulkanizovaný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Prírodný kaučuk v ostatných formách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Údený kaučuk v listoch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Technicky špecifikovaný prírodný kaučuk (TSNR)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Balata, gutaperča, guajal, tropická živica a podobné prírodné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Syntetický kaučuk a faktis získaný z olejov, v primárnych formách alebo v platniach, listoch alebo pásoch; zmesi výrobkov položky 4001 s výrobkami tejto položky v primárnych formách alebo v listoch, platniach alebo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Styrén-butadiénový kaučuk (SBR); karboxylovaný butadién-styrénový kaučuk (XSBR)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Latex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Styrén-butadiénový kaučuk vyrobený emulznou polymerizáciou (E-SBR), v baloch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Styrén-butadién-styrénové blokové kopolyméry vyrobené roztokovou polymerizáciou (SBS, termoplastické elastoméry) v granuliach, drvine alebo prášku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Styrén-butadiénový kaučuk vyrobený roztokovou polymerizáciou (S-SBR), v baloch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Butadiénový kaučuk (BR)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Izobutén- izoprénový (butylový) kaučuk (IIR); halogénovaný izobutén– izoprénový kaučuk (CIIR alebo BIIR)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Izobutén- izoprénový (butylový) kaučuk (IIR)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Chlóroprénový (chlórbutadiénový) kaučuk (CR)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Latex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4002 49 00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Akrylonitril-butadiénový kaučuk (NBR)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4002 51 00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Latex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4002 59 00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Ostatný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4002 60 00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Izoprénový kaučuk (IR)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4002 70 00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Nekonjugovaný etylén-propylén-diénový kaučuk (EDPM)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4002 80 00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Zmesi akéhokoľvek výrobku položky 4001 s akýmkoľvek výrobkom tejto položky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Latex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Výrobky modifikované vpravením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4002 99 90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4003 00 00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Regenerovaný kaučuk v primárnych formách alebo platniach, listoch alebo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Odpady, úlomky a odrezky kaučuku (iné ako z tvrdenej gumy) a prášky a granuly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Zmiešané kaučuky, nevulkanizované, v primárnych formách alebo platniach, listoch alebo pásoch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Zmiešané so sadzami alebo oxidom kremičitým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Roztoky; disperzie, iné ako podpoložky 4005 10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4005 91 00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Platne, listy a pásy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4005 99 00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formy (napr. tyče, rúrky a profily) a výrobky (napr. kotúče a krúžky) z nevulkanizovaného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Pásy „camel - back“ používané na protektorovanie pneumatík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4006 90 00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4007 00 00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Vlákna a povrázky, z vulkanizovaného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Platne, listy, pásy, tyče a profily z vulkanizovaného kaučuku, iného ako tvrdená guma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ľahčenej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Platne, listy a pásy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neľahčenej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Platne, listy a pásy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4008 21 10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Podlahové krytiny a rohože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4008 21 90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4008 29 00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Rúry, rúrky a hadice z vulkanizovaného kaučuku, iného ako z tvrdenej gumy, tiež s príslušenstvom (napr. spojmi, kolenami, prírubami)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AF05A2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Nespevnené ani inak nekombinované s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Bez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Spevnené alebo inak kombinované len s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Bez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4009 22 00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Spevnené alebo inak kombinované len s textilnými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Bez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Spevnené alebo inak kombinované s ostatnými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4009 41 00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Bez príslušenstva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4009 42 00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príslušenstvom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Dopravníkové alebo hnacie pásy alebo remene, z vulkanizovaného kaučuku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Dopravníkové pásy alebo remene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Spevnené len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Spevnené len textilnými materiálmi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Hnacie pásy alebo remene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hnacie pásy s lichobežníkovým prierezom (V-pásy), V- drážkované s vonkajším obvodom presahujúcim 60 cm, ale nepresahujúcim 180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hnacie pásy s lichobežníkovým prierezom (V-pásy), iné ako V-drážkované s vonkajším obvodom presahujúcim 60 cm, ale nepresahujúcim 180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hnacie pásy s lichobežníkovým prierezom (V-pásy), V- drážkované s vonkajším obvodom presahujúcim 180 cm, ale nepresahujúcim 240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hnacie pásy s lichobežníkovým prierezom (V-pásy), iné ako V-drážkované s vonkajším obvodom presahujúcim 180 cm, ale nepresahujúcim 240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synchrónne pásy s vonkajším obvodom presahujúcim 60 cm, ale nepresahujúcim 150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4010 36 00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Nekonečné synchrónne pásy s vonkajším obvodom presahujúcim 150 cm, ale nepresahujúcim 198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4010 39 00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Nové pneumatiky z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osobné motorové vozidlá (vrátane dodávkových automobilov a pretekárskych automobilov)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autobusy alebo nákladné automobily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indexom zaťaženia nepresahujúcim 121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indexom zaťaženia presahujúcim 121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lietadlá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motocykle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4011 40 20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Na ráfiky s priemerom nepresahujúcim 33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4011 40 80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4011 50 00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bicykle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so vzorom „rybia kosť“ alebo podobným dezénom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4011 61 00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poľnohospodárske alebo lesné vozidlá a 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4011 62 00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stavebné alebo priemyselné manipulačné vozidlá a stroje s priemerom ráfika nepresahujúcim 61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4011 63 00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stavebné alebo priemyselné manipulačné vozidlá a stroje s priemerom ráfika presahujúcim 61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4011 69 00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poľnohospodárske alebo lesné vozidlá a 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stavebné alebo priemyselné manipulačné vozidlá a stroje s priemerom ráfika nepresahujúcim 61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4011 94 00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stavebné alebo priemyselné manipulačné vozidlá a stroje s priemerom ráfika presahujúcim 61 cm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4011 99 00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Protektorované alebo použité pneumatiky z gumy; plné obruče alebo komorové obruče, behúne plášťa pneumatiky a ochranné vložky do ráfika pneumatiky, z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Protektorované pneumatiky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osobné automobily (vrátane dodávkových automobilov a pretekárskych automobilov)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4012 12 00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autobusy alebo nákladné automobily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4012 13 00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lietadlá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4012 19 00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Použité pneumatiky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4012 90 20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Plné alebo komorové obruče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4012 90 30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Behúne plášťov pneumatík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4012 90 90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Ochranné vložky do ráfika pneumatiky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Duše pneumatík, z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osobné motorové vozidlá (vrátane dodávkových automobilov a pretekárskych automobilov), na autobusy alebo nákladné automobily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automobily (vrátane dodávkových a pretekárskych automobilov)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Druhov používaných na autobusy alebo nákladné automobily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Druhov používaných na bicykle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Hygienický alebo farmaceutický tovar (vrátane cumlíkov), z vulkanizovaného kaučuku iného ako tvrdená guma, tiež s príslušenstvom z tvrdenej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4014 10 00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Antikoncepčné prostriedky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4014 90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4014 90 10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Cumle na dojčenské fľaše, klobúčiky na bradavky a podobné výrobky pre dojčatá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4014 90 90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Odevné výrobky a ich doplnky (vrátane rukavíc prstových, palčiakov a rukavíc bez prstov) z vulkanizovaného kaučuku iného ako tvrdená guma, na akýkoľvek účel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Chirurgické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Rukavice pre domácnosť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4015 90 00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výrobky z vulkanizovaného kaučuku iného ako tvrdená guma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ľahčenej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Podlahové krytiny a rohože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Gumy na vymazávanie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4016 93 00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Ploché tesnenia, podložky a ostatné krúžky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4016 94 00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Nárazníky na pristávanie lodí a člnov, aj nafukovacie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 nafukovacie výrobky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Rozpínacie obruby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Na motorové vozidlá položiek 8701 až 8705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4016 99 52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gumy spojenej s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4016 99 58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gumy spojenej s kovom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4016 99 99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E55AB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4017 00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Tvrdená guma (napr. ebonit), vo všetkých formách, vrátane odpadkov a zvyškov; výrobky z tvrdenej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4017 00 10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Tvrdená guma (napr. ebonit) vo všetkých formách, vrátane odpadkov a zvyškov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4017 00 90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Výrobky z tvrdenej gumy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VIII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ODDIEL VIII - SUROVÉ KOŽE A KOŽKY, USNE, KOŽUŠINY A VÝROBKY Z NICH; SEDLÁRSKE A REMENÁRSKE VÝROBKY; CESTOVNÉ POTREBY, KABELKY A PODOBNÉ SCHRÁNKY; VÝROBKY Z ČRIEV ZVIERAT (INÉ AKO MESINSKÝ VLAS)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41 - SUROVÉ KOŽE A KOŽKY (INÉ AKO KOŽUŠINY) A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Surové kože a kožky z hovädzích zvierat (vrátane byvolov) alebo koňovitých zvierat (čerstvé alebo solené, sušené, vápnené, piklované alebo inak konzervované, ale nevyčinené, nespracované na pergamen ani inak neupravené), tiež odchlpené alebo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Celé kože a kožky s jednotkovou hmotnosťou nepresahujúcou 8 kg, ak sú sušené jednoduchým spôsobom, 10 kg alebo menej, ak sú suchosolené, alebo 16 kg alebo menej, ak sú čerstvé, mokrosolené alebo inak konzervované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4101 20 10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4101 20 30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Mokrosolené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4101 20 50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Suché alebo suchosolené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4101 20 90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Celé kože a kožky, s hmotnosťou presahujúcou 16 kg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4101 50 10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Čerstvé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4101 50 30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Mokrosolené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4101 50 50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Suché alebo suchosolené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4101 50 90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Ostatné, vrátane krupónov, polokrupónov a krajín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Surové kožky ovčie a jahňacie (čerstvé alebo solené, sušené, vápnené, piklované alebo inak konzervované, ale nevyčinené, nespracované na pergamen ani inak neupravené), tiež odchlpené alebo štiepané, iné ako kože vylúčené poznámkou 1 c)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 vlnou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jahniat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Bez vlny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Piklované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4102 29 00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surové kože a kožky (čerstvé, alebo solené, sušené, vápnené, piklované alebo inak konzervované, ale nevyčinené, nespracované na pergamen ani inak neupravené), tiež odchlpené alebo štiepané, iné ako kože vylúčené poznámkou 1 b) alebo 1 c) k tejto kapitole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4103 90 10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kôz alebo kozliat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4103 90 90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Činené alebo krustované kože a kožky z hovädzích zvierat (vrátane byvolov) alebo koňovitých zvierat, odchlpené, tiež štiepané, ale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Plné lícové, neštiepané; lícové štiepenky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Celé kože a kožky hovädzích zvierat (vrátane byvolov)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hovädzích zvierat (vrátane byvolov)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4104 11 51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Celé kože a kožky s povrchovou plochou 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4104 11 59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Celé kože a kožky hovädzích zvierat (vrátane byvolov)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hovädzích zvierat (vrátane byvolov)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4104 19 51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Celé kože a kožky s povrchovou plochou 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4104 19 59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Plné lícové, neštiepané; lícové štiepenky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Celé kože a kožky hovädzích zvierat (vrátane byvolov)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Východoindický kip, celý, tiež ak boli odstránené hlavy a nohy, ktorého netto hmotnosť každej kože nie je väčšia ako 4,5 kg, ďalej upravené len činením rastlinným činidlom, tiež ďalej opracované, avšak zrejme nepoužiteľné na bezprostrednú výrobu predmetov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hovädzích zvierat (vrátane byvolov)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Celé kože a kožky s povrchovou plochou 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Celé kože a kožky hovädzích zvierat (vrátane byvolov)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11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Východoindický kip, celý, tiež ak boli odstránené hlavy a nohy, ktorého netto hmotnosť každej kože nie je väčšia ako 4,5 kg, ďalej upravené len činením rastlinným činidlom, tiež ďalej opracované, avšak zrejme nepoužiteľné na bezprostrednú výrobu predmetov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hovädzích zvierat (vrátane byvolov)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Celé kože a kožky s povrchovou plochou 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4104 49 59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4104 49 90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Činené alebo krustované kože z oviec alebo jahniat, bez vlny, tiež štiepané, ale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 mokrom stave (vrátane wet-blue)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 suchom stave (krustované)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indických jemnovlnných oviec predčinené rastlinnými činidlami, tiež opracované, avšak zrejme nepoužiteľné na bezprostrednú výrobu predmetov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4105 30 91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4105 30 99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Činené alebo krustované kože a kožky z ostatných zvierat, bez vlny alebo chlpov, tiež štiepané, ale ďalej neupravené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kôz alebo kozliat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mokrom stave (vrátane wet-blue)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suchom stave (krustované)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indických jemnovlnných kôz alebo kozliat predčinené rastlinnými činidlami, tiež opracované, avšak zrejme nepoužiteľné na bezprostrednú výrobu predmetov z kože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mokrom stave (vrátane wet-blue)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suchom stave (krustované)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4106 40 10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Predčinené rastlinnými činidlami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4106 40 90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4106 91 00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mokrom stave (vrátane wet-blue)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4106 92 00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V suchom stave (krustované)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Usne ďalej upravené po činení alebo krustovaní, vrátane pergamenových usní, z hovädzích zvierat (vrátane byvolov) alebo koňovitých zvierat, odchlpené, tiež štiepané, iné ako usne položky 4114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Celé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Plné lícové,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Hovädzie usne (vrátane byvolích)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4107 11 11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Teľacinový box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4107 11 19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Lícové štiepenky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Hovädzie usne (vrátane byvolích)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Teľacinový box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Hovädzie usne (vrátane byvolích)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Konské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Hovädzie usne (vrátane byvolích) s povrchovou plochou nepresahujúcou 28 štvorcových stôp (2,6 m</w:t>
            </w:r>
            <w:r w:rsidRPr="00D911E4">
              <w:rPr>
                <w:rFonts w:ascii="Times New Roman" w:hAnsi="Times New Roman"/>
                <w:noProof/>
                <w:sz w:val="20"/>
                <w:vertAlign w:val="superscript"/>
              </w:rPr>
              <w:t>2</w:t>
            </w:r>
            <w:r w:rsidRPr="00D911E4">
              <w:rPr>
                <w:rFonts w:ascii="Times New Roman" w:hAnsi="Times New Roman"/>
                <w:noProof/>
                <w:sz w:val="20"/>
              </w:rPr>
              <w:t>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vrátane bokov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Plné lícové, neštiepané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Podrážkové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Lícové štiepenky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Hovädzie usne (vrátane byvolích)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Konské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Hovädzie usne (vrátane byvolích)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4107 99 90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Konské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4112 00 00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Usne ďalej upravené po činení alebo krustovaní, vrátane pergamenových koží, z oviec alebo jahniat, odchlpené, tiež štiepané, iné ako usne položky 4114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Usne ďalej upravené po činení alebo krustovaní, vrátane pergamenových koží, z ostatných zvierat, odchlpené, tiež štiepané, iné ako usne položky 4114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kôz alebo kozliat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4113 20 00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Zo svíň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4113 30 00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plazov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Semišové usne (vrátane kombinovaného semiša); lakové usne a lakové laminované usne; metalizované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4114 10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Semišové usne (vrátane kombinovaného semiša)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4114 10 10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oviec a jahniat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4114 10 90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ostatných zvierat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4114 20 00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Lakové usne a lakové laminované usne; metalizované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Kompozitné usne na základe usní alebo usňových vlákien, v doskách, listoch alebo pásoch, tiež vo zvitkoch; odrezky a ostatné zvyšky z usní alebo z kompozitných usní, nevhodné na výrobu predmetov z usní; kožené piliny, prach a múčka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4115 10 00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Kompozitné usne na základe usní alebo usňových vlákien, v doskách, listoch alebo pásoch, tiež vo zvitkoch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4115 20 00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Odrezky a ostané zvyšky z usní alebo z kompozitných usní, nevhodné na výrobu predmetov z usní; kožené piliny, prach a múčka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90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42 - KOŽENÉ VÝROBKY; SEDLÁRSKE A REMENÁRSKE VÝROBKY; CESTOVNÉ POTREBY, KABELKY A PODOBNÉ SCHRÁNKY; VÝROBKY Z ČRIEV ZVIERAT (INÉ AKO MESINSKÝ VLAS)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4201 00 00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Sedlárske a remenárske výrobky pre akékoľvek zviera (vrátane postranníc, vodidiel, nákolenníc, náhubkov, pokrývok pod sedlá, sedlových puzdier, pokrývok na psov a podobných výrobkov) z akéhokoľvek materiálu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Lodné kufre, cestovné kufre, puzdrá na toaletné potreby, diplomatky, aktovky, školské tašky, puzdrá na okuliare, puzdrá na ďalekohľady, puzdrá na divadelné ďalekohľady, puzdrá na fotografické prístroje a kamery, puzdrá na hudobné nástroje, puzdrá na pušky, puzdrá na pištole a revolvery a podobné schránky; cestovné vaky, izolačné tašky na potraviny alebo nápoje, tašky na toaletné potreby, plecniaky, kabely a kabelky, nákupné tašky, náprsné tašky, peňaženky, puzdrá na mapy, puzdrá na cigarety, mešteky na tabak, schránky na náradie a nástroje, športové tašky a vaky, puzdrá na fľaše, šperkovnice, pudrenky, škatule na nože a podobné schránky, z usne alebo kompozitnej usne, z plastových fólií, z textilných materiálov, vulkánfíbra alebo lepenky, alebo celkom, alebo čiastočne potiahnuté týmito materiálmi alebo papierom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Lodné kufre, cestovné kufre, puzdrá na toaletné potreby, diplomatky, aktovky, školské tašky a podobné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usne, kompozitnej usne alebo lakovej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Diplomatky, aktovky, školské tašky a podobné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4202 11 90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plastov alebo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Vo forme plastových fólií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Diplomatky, aktovky, školské tašky a podobné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tvarovaných plastov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ostatných materiálov, vrátane vulkánfíbra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Diplomatky, aktovky, školské tašky a podobné schránky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4202 12 99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hliníka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4202 19 90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ostatných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Kabelky, tiež so závesným remeňom, vrátane kabeliek bez držadla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usne, kompozitnej usne alebo lakovej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plastových fólií alebo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4202 22 10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plastových fólií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4202 22 90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4202 29 00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Výrobky druhov nosených obvykle vo vrecku alebo v kabelke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4202 31 00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usne, kompozitnej usne alebo lakovej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4202 32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plastových fólií alebo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4202 32 10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plastových fólií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4202 32 90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4202 39 00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usne, kompozitnej usne alebo lakovej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4202 91 10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Cestovné tašky, tašky na toaletné potreby, plecniaky a športové tašky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4202 91 80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S vonkajším povrchom z plastových fólií alebo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plastových fólií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Cestovné tašky, tašky na toaletné potreby, plecniaky a športové tašky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4202 92 15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Puzdrá na hudobné nástroje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6.7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textilných materiálov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Cestovné tašky, tašky na toaletné potreby, plecniaky a športové tašky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4202 92 98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4202 99 00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Odevy a odevné doplnky,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Odevy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Rukavice prstové, palčiaky a rukavice bez prstov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4203 21 00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Špeciálne určené na použitie v športe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4203 29 10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Ochranné pre všetky profesie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4203 29 91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Pánske a chlapčenské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4203 29 99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Pásy, opasky a závesné remene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4203 40 00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odevné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4205 00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Ostatné výrobky z usne alebo kompozitnej usne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Používané v strojoch, prístrojoch alebo v mechanických zariadeniach alebo na ostatné technické použitie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4205 00 11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Dopravníkové alebo hnacie pásy alebo remene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4205 00 19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4205 00 90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4206 00 00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Výrobky z čriev (iné ako mesinský vlas), zo zlatotepeckej blany, z mechúrov alebo zo šliach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1.7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KAPITOLA 43 - KOŽUŠINY A UMELÉ KOŽUŠINY;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Surové kožušiny (vrátane hláv, chvostov, nôžok a ostatných kúskov alebo odrezkov vhodných na použitie v kožušníctve), iné ako surové kože položiek 4101, 4102 alebo 4103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4301 10 00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noriek, celé, tiež bez hláv, chvostov alebo nôžok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4301 30 00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nasledujúcich jahniat: astrachánskych, broadtailových, karakulských, perziánových a podobných jahniat, jahniat indických, čínskych, mongolských alebo tibetských, celé, tiež bez hláv, chvostov alebo nôžok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4301 60 00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Z líšok, celé, tiež bez hláv, chvostov alebo nôžok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 kožušiny, celé, tiež bez hláv, chvostov alebo nôžok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4301 80 30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Zo svišťov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4301 80 50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mačkovitých šeliem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4301 80 70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4301 90 00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Hlavy, chvosty, nôžky a ostatné kúsky alebo odrezky, vhodné na použitie v kožušníctve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67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Vyčinené alebo upravené kožušiny (vrátane hláv, chvostov, nôžok, ostatných kúskov a odrezkov), tiež zošité (bez pridania ostatných materiálov), iné ako kožušiny položky 4303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Celé kožušiny, tiež bez hláv, chvostov, nôžok, nespojené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4302 11 00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noriek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bobrov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ondatier pižmových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líšok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králikov alebo zajacov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tuleňov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mláďat tuleňov grónskych alebo mláďat tuleňov krúžkovaných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4302 19 49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morských vydier alebo nutrií (coypu)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4302 19 60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Zo svišťov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mačkovitých šeliem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oviec alebo jahniat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4302 19 75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nasledujúcich jahniat: astrachánskych, broadtailových, karakulských, perziánových a podobných jahniat, jahniat indických, čínskych, mongolských alebo tibetských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4302 19 80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4302 19 95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4302 20 00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Hlavy, chvosty, nôžky a ostatné časti, kúsky a odrezky, nespojené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bez cla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Celé kožušiny a ich časti a odrezky, spojené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„Vypúšťané“ kožušiny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noriek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králikov alebo zajacov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nasledujúcich jahniat: astrachánskych, broadtailových, karakulských, perziánových a podobných jahniat, jahniat indických, čínskych, mongolských alebo tibetských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3C49E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4302 30 41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ondatier pižmových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4302 30 45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líšok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tuleňov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Z mláďat tuleňov grónskych alebo mláďat tuleňov krúžkovaných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4302 30 55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4302 30 61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morských vydier alebo nutrií (coypu)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Z mačkovitých šeliem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4302 30 95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2.2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Odevy, odevné doplnky a ostatné výrobky z kožušín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4303 10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Odevy a odevné doplnky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450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4303 10 10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Z mláďat tuleňov grónskych alebo mláďat tuleňov krúžkovaných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4303 10 90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4303 90 00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  <w:tr>
        <w:tblPrEx>
          <w:tblW w:w="14880" w:type="dxa"/>
          <w:tblInd w:w="108" w:type="dxa"/>
          <w:tblLayout w:type="fixed"/>
        </w:tblPrEx>
        <w:trPr>
          <w:trHeight w:val="225"/>
        </w:trPr>
        <w:tc>
          <w:tcPr>
            <w:tcW w:w="1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4304 00 00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 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 xml:space="preserve"> Umelé kožušiny a výrobky z nich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3.2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A31965" w:rsidRPr="00D911E4" w:rsidP="00D911E4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D911E4">
              <w:rPr>
                <w:rFonts w:ascii="Times New Roman" w:hAnsi="Times New Roman"/>
                <w:noProof/>
                <w:sz w:val="20"/>
              </w:rPr>
              <w:t>0</w:t>
            </w:r>
          </w:p>
        </w:tc>
      </w:tr>
    </w:tbl>
    <w:p w:rsidR="00A31965" w:rsidRPr="00D911E4" w:rsidP="00D911E4">
      <w:pPr>
        <w:bidi w:val="0"/>
        <w:spacing w:before="60" w:after="60" w:line="240" w:lineRule="auto"/>
        <w:rPr>
          <w:rFonts w:ascii="Times New Roman" w:hAnsi="Times New Roman"/>
          <w:noProof/>
          <w:sz w:val="20"/>
        </w:rPr>
      </w:pPr>
    </w:p>
    <w:p w:rsidR="0007104E" w:rsidRPr="00D911E4" w:rsidP="00D911E4">
      <w:pPr>
        <w:bidi w:val="0"/>
        <w:spacing w:before="60" w:after="60" w:line="240" w:lineRule="auto"/>
        <w:jc w:val="center"/>
        <w:rPr>
          <w:rFonts w:ascii="Times New Roman" w:hAnsi="Times New Roman"/>
          <w:sz w:val="20"/>
        </w:rPr>
      </w:pPr>
    </w:p>
    <w:sectPr w:rsidSect="00732E20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884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F5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A516F5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8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AK/su</w:t>
      <w:tab/>
    </w:r>
  </w:p>
  <w:p w:rsidR="00A516F5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 xml:space="preserve">DG </w:t>
    </w:r>
    <w:r w:rsidR="00E33399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F5" w:rsidP="00D911E4">
    <w:pPr>
      <w:pStyle w:val="Footer"/>
      <w:bidi w:val="0"/>
      <w:rPr>
        <w:rFonts w:ascii="Times New Roman" w:hAnsi="Times New Roman"/>
      </w:rPr>
    </w:pPr>
  </w:p>
  <w:p w:rsidR="00A516F5" w:rsidRPr="00D911E4" w:rsidP="00D911E4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93281E">
      <w:rPr>
        <w:rStyle w:val="PageNumber"/>
        <w:rFonts w:ascii="Times New Roman" w:hAnsi="Times New Roman"/>
        <w:noProof/>
      </w:rPr>
      <w:t>884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F5" w:rsidRPr="00945B7D" w:rsidP="00A31965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F5" w:rsidRPr="00945B7D" w:rsidP="00A31965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6F5" w:rsidRPr="00945B7D" w:rsidP="00A31965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9995580"/>
    <w:multiLevelType w:val="singleLevel"/>
    <w:tmpl w:val="75CC7CBA"/>
    <w:name w:val="Considéran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0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2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0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1"/>
  </w:num>
  <w:num w:numId="21">
    <w:abstractNumId w:val="23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10FF0"/>
    <w:rsid w:val="00055C0F"/>
    <w:rsid w:val="0007104E"/>
    <w:rsid w:val="00095462"/>
    <w:rsid w:val="000A657B"/>
    <w:rsid w:val="000F7A4B"/>
    <w:rsid w:val="00105FFE"/>
    <w:rsid w:val="0011023A"/>
    <w:rsid w:val="00142A29"/>
    <w:rsid w:val="0015674F"/>
    <w:rsid w:val="00157686"/>
    <w:rsid w:val="0021429E"/>
    <w:rsid w:val="002213E5"/>
    <w:rsid w:val="002634E2"/>
    <w:rsid w:val="00293F61"/>
    <w:rsid w:val="002B51E8"/>
    <w:rsid w:val="002B77F9"/>
    <w:rsid w:val="002D586E"/>
    <w:rsid w:val="002E5515"/>
    <w:rsid w:val="00321852"/>
    <w:rsid w:val="003327A2"/>
    <w:rsid w:val="003831E1"/>
    <w:rsid w:val="0038597C"/>
    <w:rsid w:val="003A2248"/>
    <w:rsid w:val="003A4C0D"/>
    <w:rsid w:val="003A6F3C"/>
    <w:rsid w:val="003C49ED"/>
    <w:rsid w:val="003D72F6"/>
    <w:rsid w:val="003F7E6C"/>
    <w:rsid w:val="00457E3B"/>
    <w:rsid w:val="00494021"/>
    <w:rsid w:val="0049672E"/>
    <w:rsid w:val="004A5CBD"/>
    <w:rsid w:val="004C65E9"/>
    <w:rsid w:val="00551EA9"/>
    <w:rsid w:val="00555E9C"/>
    <w:rsid w:val="005661F3"/>
    <w:rsid w:val="005D240F"/>
    <w:rsid w:val="005D71C5"/>
    <w:rsid w:val="00616B12"/>
    <w:rsid w:val="00641F6D"/>
    <w:rsid w:val="006754D0"/>
    <w:rsid w:val="00686361"/>
    <w:rsid w:val="006D53C4"/>
    <w:rsid w:val="0071012A"/>
    <w:rsid w:val="00725842"/>
    <w:rsid w:val="0072590D"/>
    <w:rsid w:val="00732E20"/>
    <w:rsid w:val="007534E2"/>
    <w:rsid w:val="007C4874"/>
    <w:rsid w:val="007F2FC6"/>
    <w:rsid w:val="008506EB"/>
    <w:rsid w:val="008543C7"/>
    <w:rsid w:val="008A670F"/>
    <w:rsid w:val="008F221F"/>
    <w:rsid w:val="0093281E"/>
    <w:rsid w:val="00945B7D"/>
    <w:rsid w:val="009526CC"/>
    <w:rsid w:val="00997758"/>
    <w:rsid w:val="009D428B"/>
    <w:rsid w:val="00A31965"/>
    <w:rsid w:val="00A516F5"/>
    <w:rsid w:val="00A66425"/>
    <w:rsid w:val="00AA44C0"/>
    <w:rsid w:val="00AB7AAA"/>
    <w:rsid w:val="00AF05A2"/>
    <w:rsid w:val="00B204CF"/>
    <w:rsid w:val="00B211CA"/>
    <w:rsid w:val="00B6235D"/>
    <w:rsid w:val="00BA658B"/>
    <w:rsid w:val="00BF3A07"/>
    <w:rsid w:val="00C171FA"/>
    <w:rsid w:val="00C34C92"/>
    <w:rsid w:val="00C474DB"/>
    <w:rsid w:val="00CA4323"/>
    <w:rsid w:val="00CC2FC1"/>
    <w:rsid w:val="00CE65E1"/>
    <w:rsid w:val="00D13D17"/>
    <w:rsid w:val="00D259EA"/>
    <w:rsid w:val="00D54D33"/>
    <w:rsid w:val="00D6045E"/>
    <w:rsid w:val="00D77C1F"/>
    <w:rsid w:val="00D87255"/>
    <w:rsid w:val="00D911E4"/>
    <w:rsid w:val="00DA6A2E"/>
    <w:rsid w:val="00DD2615"/>
    <w:rsid w:val="00DD624B"/>
    <w:rsid w:val="00DE6B95"/>
    <w:rsid w:val="00E33399"/>
    <w:rsid w:val="00E50994"/>
    <w:rsid w:val="00E52B95"/>
    <w:rsid w:val="00E55AB5"/>
    <w:rsid w:val="00E5759A"/>
    <w:rsid w:val="00E65F89"/>
    <w:rsid w:val="00EB6B02"/>
    <w:rsid w:val="00ED4FBE"/>
    <w:rsid w:val="00EF7274"/>
    <w:rsid w:val="00F33351"/>
    <w:rsid w:val="00F443D7"/>
    <w:rsid w:val="00F44BC5"/>
    <w:rsid w:val="00F51D91"/>
    <w:rsid w:val="00F865CD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A31965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HeaderLandscape">
    <w:name w:val="HeaderLandscape"/>
    <w:basedOn w:val="Normal"/>
    <w:uiPriority w:val="99"/>
    <w:rsid w:val="00A31965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A319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A31965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A31965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A31965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A31965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A31965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A31965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A319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A319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A31965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A31965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A31965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A31965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A31965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A31965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A31965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A31965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A31965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A31965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A31965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A31965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A31965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A31965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A31965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A31965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A31965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A31965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A31965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A31965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A31965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A31965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A319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A319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A319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A31965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A31965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A31965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A319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A319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A31965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A31965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A31965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A31965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A31965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A31965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A31965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A31965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A31965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A31965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A31965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A31965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A31965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A31965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A31965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A31965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A31965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A31965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A31965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A31965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A31965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A31965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A31965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A31965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A31965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A31965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A31965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A31965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A31965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A31965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A319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A31965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A31965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A31965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A31965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A31965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A31965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A31965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A319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A319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A31965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A31965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A31965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A31965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A319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A31965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A319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A31965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A31965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A31965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A31965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A31965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A31965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A31965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A31965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A319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A31965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A31965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A31965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A31965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A31965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A31965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A31965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A31965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A31965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A31965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A31965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A31965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A31965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A31965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A31965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A31965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A31965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A31965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A31965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A31965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A31965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A31965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A31965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A31965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A31965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A31965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A31965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A31965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A31965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14914</Words>
  <Characters>91871</Characters>
  <Application>Microsoft Office Word</Application>
  <DocSecurity>0</DocSecurity>
  <Lines>0</Lines>
  <Paragraphs>0</Paragraphs>
  <ScaleCrop>false</ScaleCrop>
  <Company>DTI</Company>
  <LinksUpToDate>false</LinksUpToDate>
  <CharactersWithSpaces>105989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2012-11-28T12:48:00Z</dcterms:created>
  <dcterms:modified xsi:type="dcterms:W3CDTF">2012-11-28T12:48:00Z</dcterms:modified>
</cp:coreProperties>
</file>