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tbl>
      <w:tblPr>
        <w:tblStyle w:val="TableNormal"/>
        <w:tblW w:w="0" w:type="auto"/>
        <w:tblInd w:w="-8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3970"/>
        <w:gridCol w:w="1701"/>
        <w:gridCol w:w="3970"/>
        <w:gridCol w:w="850"/>
      </w:tblGrid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1" w:type="dxa"/>
          <w:cantSplit/>
          <w:trHeight w:val="240"/>
        </w:trPr>
        <w:tc>
          <w:tcPr>
            <w:tcW w:w="96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 w:rsidP="0038597C">
            <w:pPr>
              <w:pStyle w:val="EntLogo"/>
              <w:bidi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5" type="#_x0000_t75" style="width:84.75pt;height:57pt;margin-top:36.85pt;margin-left:198.6pt;mso-position-horizontal:center;mso-position-vertical-relative:page;position:absolute;z-index:251658240" o:allowincell="f" stroked="f">
                  <v:imagedata r:id="rId4" o:title=""/>
                  <w10:wrap type="topAndBottom"/>
                  <w10:anchorlock/>
                </v:shape>
              </w:pic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0"/>
        </w:trPr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3D72F6">
            <w:pPr>
              <w:pStyle w:val="EntInstit"/>
              <w:bidi w:val="0"/>
              <w:rPr>
                <w:rFonts w:ascii="Times New Roman" w:hAnsi="Times New Roman"/>
              </w:rPr>
            </w:pPr>
            <w:bookmarkStart w:id="0" w:name="Entete"/>
            <w:bookmarkEnd w:id="0"/>
            <w:r>
              <w:rPr>
                <w:rFonts w:ascii="Times New Roman" w:hAnsi="Times New Roman"/>
              </w:rPr>
              <w:t xml:space="preserve">RADA </w:t>
            </w:r>
          </w:p>
          <w:p w:rsidR="0007104E" w:rsidRPr="003A4C0D">
            <w:pPr>
              <w:pStyle w:val="EntInstit"/>
              <w:bidi w:val="0"/>
              <w:rPr>
                <w:rFonts w:ascii="Times New Roman" w:hAnsi="Times New Roman"/>
              </w:rPr>
            </w:pPr>
            <w:r w:rsidR="003D72F6">
              <w:rPr>
                <w:rFonts w:ascii="Times New Roman" w:hAnsi="Times New Roman"/>
              </w:rPr>
              <w:t>EURÓPSKEJ ÚNIE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bidi w:val="0"/>
              <w:spacing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1" w:name="Lieu"/>
            <w:bookmarkEnd w:id="1"/>
            <w:r w:rsidR="003D72F6">
              <w:rPr>
                <w:rFonts w:ascii="Times New Roman" w:hAnsi="Times New Roman"/>
              </w:rPr>
              <w:t>V Bruseli</w:t>
            </w:r>
            <w:r w:rsidRPr="003A4C0D">
              <w:rPr>
                <w:rFonts w:ascii="Times New Roman" w:hAnsi="Times New Roman"/>
              </w:rPr>
              <w:t xml:space="preserve"> </w:t>
            </w:r>
            <w:bookmarkStart w:id="2" w:name="Date"/>
            <w:bookmarkEnd w:id="2"/>
            <w:r w:rsidR="001E6F6B">
              <w:rPr>
                <w:rFonts w:ascii="Times New Roman" w:hAnsi="Times New Roman"/>
              </w:rPr>
              <w:t xml:space="preserve">16. apríla </w:t>
            </w:r>
            <w:r w:rsidR="003D72F6">
              <w:rPr>
                <w:rFonts w:ascii="Times New Roman" w:hAnsi="Times New Roman"/>
              </w:rPr>
              <w:t>201</w:t>
            </w:r>
            <w:bookmarkStart w:id="3" w:name="DateEntree"/>
            <w:bookmarkEnd w:id="3"/>
            <w:r w:rsidR="00727A1A">
              <w:rPr>
                <w:rFonts w:ascii="Times New Roman" w:hAnsi="Times New Roman"/>
              </w:rPr>
              <w:t>2</w:t>
            </w: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4" w:name="LangueOrig"/>
            <w:bookmarkEnd w:id="4"/>
            <w:r w:rsidR="003D72F6">
              <w:rPr>
                <w:rFonts w:ascii="Times New Roman" w:hAnsi="Times New Roman"/>
              </w:rPr>
              <w:t>(OR. en)</w: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48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3D72F6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bookmarkStart w:id="5" w:name="DossierInterInst"/>
            <w:bookmarkEnd w:id="5"/>
            <w:r>
              <w:rPr>
                <w:rFonts w:ascii="Times New Roman" w:hAnsi="Times New Roman"/>
              </w:rPr>
              <w:t>Medziinštitucionálny spis:</w:t>
            </w:r>
          </w:p>
          <w:p w:rsidR="0007104E" w:rsidRPr="003A4C0D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r w:rsidR="003D72F6">
              <w:rPr>
                <w:rFonts w:ascii="Times New Roman" w:hAnsi="Times New Roman"/>
              </w:rPr>
              <w:t>2011/0249 (NLE)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A4C0D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6" w:name="Cote"/>
            <w:bookmarkEnd w:id="6"/>
            <w:r w:rsidR="003D72F6">
              <w:rPr>
                <w:rFonts w:ascii="Times New Roman" w:hAnsi="Times New Roman"/>
              </w:rPr>
              <w:t>14764/11</w:t>
            </w: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7" w:name="CoteRev"/>
            <w:bookmarkEnd w:id="7"/>
            <w:r w:rsidR="003D72F6">
              <w:rPr>
                <w:rFonts w:ascii="Times New Roman" w:hAnsi="Times New Roman"/>
              </w:rPr>
              <w:t xml:space="preserve">ADD </w:t>
            </w:r>
            <w:r w:rsidR="00EF7274">
              <w:rPr>
                <w:rFonts w:ascii="Times New Roman" w:hAnsi="Times New Roman"/>
              </w:rPr>
              <w:t>5</w:t>
            </w: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8" w:name="CoteSec"/>
            <w:bookmarkEnd w:id="8"/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00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A4C0D">
            <w:pPr>
              <w:pStyle w:val="EntRefer"/>
              <w:bidi w:val="0"/>
              <w:jc w:val="center"/>
              <w:rPr>
                <w:rFonts w:ascii="Times New Roman" w:hAnsi="Times New Roman"/>
              </w:rPr>
            </w:pPr>
            <w:bookmarkStart w:id="9" w:name="SousEmbargo"/>
            <w:bookmarkEnd w:id="9"/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A4C0D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B6235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>
              <w:rPr>
                <w:rFonts w:ascii="Times New Roman" w:hAnsi="Times New Roman"/>
                <w:noProof/>
              </w:rPr>
              <w:t>WTO 329</w:t>
            </w:r>
          </w:p>
          <w:p w:rsidR="00B6235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>
              <w:rPr>
                <w:rFonts w:ascii="Times New Roman" w:hAnsi="Times New Roman"/>
                <w:noProof/>
              </w:rPr>
              <w:t>AMLAT 84</w:t>
            </w:r>
          </w:p>
          <w:p w:rsidR="00B6235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>
              <w:rPr>
                <w:rFonts w:ascii="Times New Roman" w:hAnsi="Times New Roman"/>
                <w:noProof/>
              </w:rPr>
              <w:t>SERVICES 96</w:t>
            </w:r>
          </w:p>
          <w:p w:rsidR="0007104E" w:rsidRPr="003A4C0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 w:rsidR="00B6235D">
              <w:rPr>
                <w:rFonts w:ascii="Times New Roman" w:hAnsi="Times New Roman"/>
                <w:noProof/>
              </w:rPr>
              <w:t>COMER 193</w:t>
            </w:r>
          </w:p>
        </w:tc>
      </w:tr>
    </w:tbl>
    <w:p w:rsidR="003D72F6">
      <w:pPr>
        <w:pStyle w:val="EntRefer"/>
        <w:bidi w:val="0"/>
        <w:rPr>
          <w:rFonts w:ascii="Times New Roman" w:hAnsi="Times New Roman"/>
        </w:rPr>
      </w:pPr>
      <w:bookmarkStart w:id="10" w:name="AC"/>
    </w:p>
    <w:p w:rsidR="003D72F6">
      <w:pPr>
        <w:pStyle w:val="EntRefer"/>
        <w:bidi w:val="0"/>
        <w:rPr>
          <w:rFonts w:ascii="Times New Roman" w:hAnsi="Times New Roman"/>
        </w:rPr>
      </w:pPr>
    </w:p>
    <w:p w:rsidR="003D72F6">
      <w:pPr>
        <w:pStyle w:val="EntRefer"/>
        <w:bidi w:val="0"/>
        <w:rPr>
          <w:rFonts w:ascii="Times New Roman" w:hAnsi="Times New Roman"/>
        </w:rPr>
      </w:pPr>
    </w:p>
    <w:p w:rsidR="003D72F6">
      <w:pPr>
        <w:pStyle w:val="EntRefer"/>
        <w:bidi w:val="0"/>
        <w:rPr>
          <w:rFonts w:ascii="Times New Roman" w:hAnsi="Times New Roman"/>
        </w:rPr>
      </w:pPr>
    </w:p>
    <w:p w:rsidR="003D72F6">
      <w:pPr>
        <w:pStyle w:val="EntRefer"/>
        <w:bidi w:val="0"/>
        <w:rPr>
          <w:rFonts w:ascii="Times New Roman" w:hAnsi="Times New Roman"/>
        </w:rPr>
      </w:pPr>
    </w:p>
    <w:p w:rsidR="0007104E" w:rsidRPr="003A4C0D">
      <w:pPr>
        <w:pStyle w:val="EntRefer"/>
        <w:bidi w:val="0"/>
        <w:rPr>
          <w:rFonts w:ascii="Times New Roman" w:hAnsi="Times New Roman"/>
        </w:rPr>
      </w:pPr>
    </w:p>
    <w:p w:rsidR="0007104E" w:rsidRPr="003A4C0D" w:rsidP="00D77C1F">
      <w:pPr>
        <w:pStyle w:val="EntRefer"/>
        <w:bidi w:val="0"/>
        <w:outlineLvl w:val="0"/>
        <w:rPr>
          <w:rFonts w:ascii="Times New Roman" w:hAnsi="Times New Roman"/>
        </w:rPr>
      </w:pPr>
      <w:bookmarkStart w:id="11" w:name="Title"/>
      <w:bookmarkEnd w:id="11"/>
      <w:r w:rsidR="003D72F6">
        <w:rPr>
          <w:rFonts w:ascii="Times New Roman" w:hAnsi="Times New Roman"/>
        </w:rPr>
        <w:t>LEGISLATÍVNE AKTY A INÉ PRÁVNE AKTY</w:t>
      </w:r>
    </w:p>
    <w:tbl>
      <w:tblPr>
        <w:tblStyle w:val="TableNormal"/>
        <w:tblW w:w="963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8435"/>
      </w:tblGrid>
      <w:tr>
        <w:tblPrEx>
          <w:tblW w:w="963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4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494021">
            <w:pPr>
              <w:pStyle w:val="EntEmet"/>
              <w:bidi w:val="0"/>
              <w:rPr>
                <w:rFonts w:ascii="Times New Roman" w:hAnsi="Times New Roman"/>
                <w:lang w:val="en-GB"/>
              </w:rPr>
            </w:pPr>
            <w:r w:rsidRPr="0049672E" w:rsidR="0049672E">
              <w:rPr>
                <w:rFonts w:ascii="Times New Roman" w:hAnsi="Times New Roman"/>
              </w:rPr>
              <w:t>Predmet</w:t>
            </w:r>
            <w:r w:rsidRPr="003A4C0D">
              <w:rPr>
                <w:rFonts w:ascii="Times New Roman" w:hAnsi="Times New Roman"/>
              </w:rPr>
              <w:t>:</w:t>
            </w:r>
          </w:p>
        </w:tc>
        <w:tc>
          <w:tcPr>
            <w:tcW w:w="8435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pStyle w:val="EntEmet"/>
              <w:bidi w:val="0"/>
              <w:rPr>
                <w:rFonts w:ascii="Times New Roman" w:hAnsi="Times New Roman"/>
              </w:rPr>
            </w:pPr>
            <w:bookmarkStart w:id="12" w:name="Subject"/>
            <w:bookmarkEnd w:id="12"/>
            <w:r w:rsidR="00B6235D">
              <w:rPr>
                <w:rFonts w:ascii="Times New Roman" w:hAnsi="Times New Roman"/>
              </w:rPr>
              <w:t xml:space="preserve">Dohoda o obchode medzi Európskou úniou </w:t>
            </w:r>
            <w:r w:rsidR="00727EC8">
              <w:rPr>
                <w:rFonts w:ascii="Times New Roman" w:hAnsi="Times New Roman"/>
              </w:rPr>
              <w:t xml:space="preserve">a jej členskými štátmi na jednej strane </w:t>
            </w:r>
            <w:r w:rsidR="00B6235D">
              <w:rPr>
                <w:rFonts w:ascii="Times New Roman" w:hAnsi="Times New Roman"/>
              </w:rPr>
              <w:t>a Kolumbiou a Peru</w:t>
            </w:r>
            <w:r w:rsidR="00727EC8">
              <w:rPr>
                <w:rFonts w:ascii="Times New Roman" w:hAnsi="Times New Roman"/>
              </w:rPr>
              <w:t xml:space="preserve"> na strane druhej</w:t>
            </w:r>
          </w:p>
        </w:tc>
      </w:tr>
    </w:tbl>
    <w:p w:rsidR="0007104E" w:rsidRPr="003A4C0D">
      <w:pPr>
        <w:bidi w:val="0"/>
        <w:spacing w:line="240" w:lineRule="auto"/>
        <w:rPr>
          <w:rFonts w:ascii="Times New Roman" w:hAnsi="Times New Roman"/>
        </w:rPr>
      </w:pPr>
    </w:p>
    <w:p w:rsidR="0007104E" w:rsidRPr="003A4C0D">
      <w:pPr>
        <w:tabs>
          <w:tab w:val="left" w:pos="3969"/>
        </w:tabs>
        <w:bidi w:val="0"/>
        <w:rPr>
          <w:rFonts w:ascii="Times New Roman" w:hAnsi="Times New Roman"/>
        </w:rPr>
      </w:pPr>
    </w:p>
    <w:p w:rsidR="0007104E" w:rsidRPr="003A4C0D">
      <w:pPr>
        <w:bidi w:val="0"/>
        <w:rPr>
          <w:rFonts w:ascii="Times New Roman" w:hAnsi="Times New Roman"/>
        </w:rPr>
      </w:pPr>
      <w:bookmarkEnd w:id="10"/>
    </w:p>
    <w:p w:rsidR="0007104E" w:rsidRPr="003A4C0D" w:rsidP="003D72F6">
      <w:pPr>
        <w:bidi w:val="0"/>
        <w:rPr>
          <w:rFonts w:ascii="Times New Roman" w:hAnsi="Times New Roman"/>
        </w:rPr>
      </w:pPr>
    </w:p>
    <w:p w:rsidR="003D72F6">
      <w:pPr>
        <w:bidi w:val="0"/>
        <w:spacing w:line="240" w:lineRule="auto"/>
        <w:rPr>
          <w:rFonts w:ascii="Times New Roman" w:hAnsi="Times New Roman"/>
        </w:rPr>
        <w:sectPr w:rsidSect="002B77F9">
          <w:footerReference w:type="default" r:id="rId5"/>
          <w:footnotePr>
            <w:numRestart w:val="eachPage"/>
          </w:footnotePr>
          <w:endnotePr>
            <w:numFmt w:val="decimal"/>
          </w:endnotePr>
          <w:pgSz w:w="11907" w:h="16840" w:code="9"/>
          <w:pgMar w:top="1134" w:right="1134" w:bottom="1134" w:left="1134" w:header="567" w:footer="567" w:gutter="0"/>
          <w:lnNumType w:distance="0"/>
          <w:cols w:space="708"/>
          <w:noEndnote w:val="0"/>
          <w:bidi w:val="0"/>
          <w:rtlGutter/>
        </w:sectPr>
      </w:pPr>
    </w:p>
    <w:p w:rsidR="0068730C" w:rsidRPr="00650042" w:rsidP="0068730C">
      <w:pPr>
        <w:bidi w:val="0"/>
        <w:jc w:val="center"/>
        <w:outlineLvl w:val="0"/>
        <w:rPr>
          <w:rFonts w:ascii="Times New Roman" w:hAnsi="Times New Roman"/>
          <w:noProof/>
        </w:rPr>
      </w:pPr>
      <w:r w:rsidRPr="00650042" w:rsidR="00650042">
        <w:rPr>
          <w:rFonts w:ascii="Times New Roman" w:hAnsi="Times New Roman"/>
          <w:noProof/>
        </w:rPr>
        <w:t xml:space="preserve">ZOZNAM ODSTRÁNENIA CIEL </w:t>
      </w:r>
      <w:r w:rsidR="00727EC8">
        <w:rPr>
          <w:rFonts w:ascii="Times New Roman" w:hAnsi="Times New Roman"/>
          <w:noProof/>
        </w:rPr>
        <w:t xml:space="preserve">STRANY EÚ </w:t>
      </w:r>
    </w:p>
    <w:p w:rsidR="0068730C" w:rsidP="0068730C">
      <w:pPr>
        <w:bidi w:val="0"/>
        <w:jc w:val="center"/>
        <w:rPr>
          <w:rFonts w:ascii="Times New Roman" w:hAnsi="Times New Roman"/>
          <w:noProof/>
        </w:rPr>
      </w:pPr>
      <w:r w:rsidRPr="00650042" w:rsidR="00650042">
        <w:rPr>
          <w:rFonts w:ascii="Times New Roman" w:hAnsi="Times New Roman"/>
          <w:noProof/>
        </w:rPr>
        <w:t>NA TOVAR S PÔVODOM V KOLUMBII</w:t>
      </w:r>
    </w:p>
    <w:p w:rsidR="00650042" w:rsidRPr="00650042" w:rsidP="0068730C">
      <w:pPr>
        <w:bidi w:val="0"/>
        <w:jc w:val="center"/>
        <w:rPr>
          <w:rFonts w:ascii="Times New Roman" w:hAnsi="Times New Roman"/>
          <w:noProof/>
        </w:rPr>
      </w:pPr>
    </w:p>
    <w:tbl>
      <w:tblPr>
        <w:tblStyle w:val="TableNormal"/>
        <w:tblW w:w="145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</w:tblPr>
      <w:tblGrid>
        <w:gridCol w:w="1560"/>
        <w:gridCol w:w="1039"/>
        <w:gridCol w:w="7560"/>
        <w:gridCol w:w="2880"/>
        <w:gridCol w:w="1560"/>
      </w:tblGrid>
      <w:tr>
        <w:tblPrEx>
          <w:tblW w:w="14599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</w:tblPrEx>
        <w:trPr>
          <w:trHeight w:val="330"/>
          <w:tblHeader/>
        </w:trPr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68730C" w:rsidRPr="00665221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665221">
              <w:rPr>
                <w:rFonts w:ascii="Times New Roman" w:hAnsi="Times New Roman"/>
                <w:noProof/>
                <w:sz w:val="20"/>
              </w:rPr>
              <w:t>Zoznam odstránenia ciel</w:t>
            </w:r>
            <w:r w:rsidRPr="00665221" w:rsidR="00665221">
              <w:rPr>
                <w:rFonts w:ascii="Times New Roman" w:hAnsi="Times New Roman"/>
                <w:noProof/>
                <w:sz w:val="20"/>
              </w:rPr>
              <w:t xml:space="preserve"> EÚ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68730C" w:rsidRPr="00650042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650042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68730C" w:rsidRPr="00650042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  <w:highlight w:val="magent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650042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highlight w:val="magenta"/>
              </w:rPr>
            </w:pP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330"/>
          <w:tblHeader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665221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665221">
              <w:rPr>
                <w:rFonts w:ascii="Times New Roman" w:hAnsi="Times New Roman"/>
                <w:noProof/>
                <w:sz w:val="20"/>
              </w:rPr>
              <w:t>KN 2007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665221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66522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Opis tovaru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Základná sadzba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Kategória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I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TRIEDA I – ŽIVÉ ZVIERATÁ; ŽIVOČÍŠNE VÝROBKY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KAPITOLA 1 − ŽIVÉ ZVIERATÁ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Živé kone, somáre, muly a mulice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Plemenné čistokrvné zvieratá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0101 10 10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Kone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0101 10 90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0101 90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Kone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0101 90 11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Jatočné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0101 90 19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0101 90 30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Somáre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0101 90 90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Muly a mulice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Živé hovädzie zvieratá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0102 10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Plemenné čistokrvné zvieratá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0102 10 10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Jalovice (samice hovädzích zvierat, ktoré sa nikdy neotelili)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0102 10 30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Kravy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0102 10 90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0102 90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Domáce druhy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0102 90 05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hmotnosťou nepresahujúcou 80 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10,2 + 93,1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hmotnosťou presahujúcou 80 kg, ale nepresahujúcou 160 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0102 90 21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Jatočné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10,2 + 93,1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0102 90 29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10,2 + 93,1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hmotnosťou presahujúcou 160 kg, ale nepresahujúcou 300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0102 90 41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Jatočné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10,2 + 93,1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0102 90 49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10,2 + 93,1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hmotnosťou presahujúcou 300 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Jalovice (hovädzie samice, ktoré sa nikdy neotelili)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0102 90 51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Jatočné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10,2 + 93,1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B591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0102 90 59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10,2 + 93,1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Kravy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0102 90 61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Jatočné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10,2 + 93,1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0102 90 69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10,2 + 93,1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0102 90 71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Jatočné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10,2 + 93,1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0102 90 79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10,2 + 93,1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0102 90 90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Živé svine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0103 10 00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Plemenné čistokrvné zvieratá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0103 91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Vážiace menej ako 50 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0103 91 10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Domáce druhy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41,2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0103 91 90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0103 92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Vážiace 50 kg alebo viac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Domáce druhy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B591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0103 92 11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Prasnice, ktoré vrhli prasiatka aspoň raz, s hmotnosťou nie menšou ako 160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35,1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0103 92 19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41,2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0103 92 90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Živé ovce a kozy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0104 10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Ovce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0104 10 10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Plemenné čistokrvné zvieratá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0104 10 30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Jahňatá (do jedného roka veku)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80,5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0104 10 80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80,5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0104 20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Kozy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0104 20 10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Plemenné čistokrvné zvieratá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0104 20 90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80,5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Živá hydina, t. j. hydina druhu Gallus domesticus, kačice, husi, moriaky, morky a perličky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Vážiace nie viac ako 185 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0105 11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Hydina druhu Gallus domesticus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B591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Samičie kurence chovné a reprodukčné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0105 11 11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Na znášanie vajec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52 EUR/1 000 p/st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0105 11 19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52 EUR/1 000 p/st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0105 11 91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Na znášanie vajec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52 EUR/1 000 p/st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0105 11 99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52 EUR/1 000 p/st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0105 12 00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Moriaky a morky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152 EUR/1 000 p/st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0105 19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0105 19 20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Husi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152 EUR/1 000 p/st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0105 19 90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Kačice a perličky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52 EUR/1 000 p/st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0105 94 00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Hydina druhu Gallus domesticus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0105 99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0105 99 10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Kačice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32,3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0105 99 20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Husi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31,6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0105 99 30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Moriaky a morky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23,8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B591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0105 99 50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Perličky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34,5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Ostatné živé zvieratá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Cicavce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0106 11 00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Primáty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0106 12 00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Veľryby, delfíny a delfínovce (cicavce radu Cetacea); lamantíny a dugongy (cicavce radu Sirenia)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0106 19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0106 19 10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Domáce králiky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0106 19 90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0106 20 00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Plazy (vrátane hadov a korytnačiek)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Vtáky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0106 31 00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Dravé vtáky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0106 32 00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Papagájovité (vrátane papagájov, papagájcov, ara a kakadu)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0106 39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0106 39 10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Holuby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0106 39 90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B591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0106 90 00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KAPITOLA 2 − MÄSO A JEDLÉ MÄSOVÉ DROBY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Mäso z hovädzích zvierat,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0201 10 00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Trupy a polovičky trupov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+ 176,8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0201 20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 kusy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0201 20 20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„Kompenzované“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+ 176,8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0201 20 30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Neoddelené alebo oddelené predné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+ 141,4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0201 20 50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Neoddelené alebo oddelené zadné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+ 212,2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0201 20 90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+ 265,2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0201 30 00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+ 303,4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Mäso z hovädzích zvierat,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0202 10 00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Trupy a polovičky trupov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+ 176,8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0202 20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 kusy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0202 20 10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„Kompenzované“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+ 176,8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0202 20 30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Neoddelené alebo oddelené predné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+ 141,4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0202 20 50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Neoddelené alebo oddelené zadné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+ 221,1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B591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0202 20 90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+ 265,3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0202 30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11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0202 30 10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Predné štvrtiny celé alebo rozdelené maximálne na päť kusov, každá štvrtina v samostatnom bloku; „kompenzované“ štvrtiny v dvoch blokoch, z ktorých jeden obsahuje prednú štvrtinu, celú alebo delenú maximálne na päť kusov a druhý obsahuje zadnú štvrtinu, okrem sviečkovice, v jednom kuse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+ 221,1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0202 30 50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Predná časť, lopatka, pliecko a kusy hrude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+ 221,1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0202 30 90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+ 304,1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Mäso zo svíň, čerstvé, chladené alebo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Trupy a polovičky trupov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0203 11 10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53,6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0203 11 90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0203 12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Stehná, pliecka a kusy z nich,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0203 12 11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Stehná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77,8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0203 12 19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Pliecka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60,1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B591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0203 12 90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0203 19 11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Predné časti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60,1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0203 19 13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Chrbty a kusy z nich,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86,9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0203 19 15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Bôčiky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46,7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0203 19 55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86,9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0203 19 59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86,9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0203 19 90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0203 21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Trupy a polovičky trupov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0203 21 10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53,6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0203 21 90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0203 22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Stehná, pliecka a ich časti,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B591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0203 22 11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Stehná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77,8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0203 22 19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Pliecka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60,1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0203 22 90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0203 29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0203 29 11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Predné časti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60,1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0203 29 13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Chrbty a kusy z nich,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86,9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0203 29 15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Bôčiky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46,7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0203 29 55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86,9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0203 29 59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86,9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0203 29 90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Mäso z oviec alebo kôz, čerstvé, chladené alebo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Trupy a polovičky trupov jahniat,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+ 171,3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 mäso z oviec,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0204 21 00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Trupy a polovičky trupov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+ 171,3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B591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0204 22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 kusy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0204 22 10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Krátke predné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+ 119,9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0204 22 30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Chrbty a/alebo karé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+ 188,5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0204 22 50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Nohy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+ 222,7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0204 22 90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+ 222,7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0204 23 00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+ 311,8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0204 30 00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Trupy a polovičky trupov jahniat,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+ 128,8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 mäso z oviec,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0204 41 00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Trupy a polovičky trupov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+ 128,8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0204 42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 kusy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0204 42 10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Krátke predné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+ 90,2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0204 42 30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Chrbty a/alebo karé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+ 141,7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0204 42 50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Nohy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+ 167,5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0204 42 90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+ 167,5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0204 43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0204 43 10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Jahňacie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+ 234,5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B591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0204 43 90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+ 234,5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Mäso z kôz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0204 50 11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Trupy a polovičky trupov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+ 171,3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0204 50 13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Krátke predné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+ 119,9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0204 50 15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Chrbty a/alebo karé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+ 188,5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0204 50 19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Nohy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+ 222,7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0204 50 31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 kusy,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+ 222,7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0204 50 39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+ 311,8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0204 50 51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Trupy a polovičky trupov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+ 128,8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0204 50 53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Krátke predné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+ 90,2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0204 50 55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Chrbty a/alebo karé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+ 141,7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0204 50 59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Nohy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+ 167,5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960A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0204 50 71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 kusy,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+ 167,5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0204 50 79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+ 234,5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0205 00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Mäso z koní, somárov, múl alebo mulíc, čerstvé, chladené alebo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0205 00 20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0205 00 80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Jedlé droby z hovädzích zvierat, svíň, oviec, kôz, koní, somárov, múl alebo mulíc, čerstvé, chladené alebo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Z hovädzích zvierat,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0206 10 10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Na výrobu farmaceutických výrobkov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0206 10 91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Pečene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0206 10 95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Hrubá bránica a tenká bránica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+ 303,4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0206 10 99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Z hovädzích zvierat,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0206 21 00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Jazyky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0206 22 00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Pečene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0206 29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960A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0206 29 10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Na výrobu farmaceutických výrobkov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0206 29 91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Hrubá bránica a tenká bránica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 + 304,1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0206 29 99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0206 30 00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Zo svíň,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Zo svíň,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0206 41 00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Pečene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0206 49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0206 49 20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0206 49 80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0206 80 10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Na výrobu farmaceutických výrobkov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0206 80 91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koní, somárov, múl a mulíc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0206 80 99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oviec a kôz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86344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0206 90 10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Na výrobu farmaceutických výrobkov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0206 90 91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koní, somárov, múl a mulíc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0206 90 99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oviec a kôz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Mäso a jedlé droby, z hydiny položky 0105, čerstvé, chladené alebo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Z hydiny druhu Gallus domesticus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V celku,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Ošklbané a zbavené čriev, s hlavou a nôžkami, nazývané „kurčatá 83 %“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26,2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0207 11 30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Ošklbané a vypitvané, bez hlavy a bez nôžok, ale s krkom, srdcom, pečeňou a svalnatým žalúdkom, nazývané „kurčatá 70 %“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29,9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0207 11 90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Ošklbané a vypitvané, bez hlavy a bez nôžok a bez krku, srdca, pečene a svalnatého žalúdka, nazývané „kurčatá 65 %“ alebo inak predkladané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32,5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V celku,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0207 12 10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Ošklbané a vypitvané, bez hlavy a bez nôžok, ale s krkom, srdcom, pečeňou a svalnatým žalúdkom, nazývané „kurčatá 70 %“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29,9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0207 12 90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Ošklbané a vypitvané, bez hlavy a bez nôžok a bez krku, srdca, pečene a svalnatého žalúdka, nazývané „kurčatá 65 %“ alebo inak predkladané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32,5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Kusy a droby,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86344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Kusy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0207 13 10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102,4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0207 13 20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Polovičky alebo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35,8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0207 13 30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Celé krídla, so špičkami alebo bez špičiek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26,9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0207 13 40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Chrbty, krky, chrbty s krkom, trtáče a špičky krídel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0207 13 50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Prsia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60,2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0207 13 60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Stehná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46,3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0207 13 70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100,8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Droby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0207 13 91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Pečene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0207 13 99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Kusy a droby,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Kusy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0207 14 10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102,4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86344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0207 14 20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Polovičky alebo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35,8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0207 14 30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Celé krídla, so špičkami alebo bez špičiek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26,9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0207 14 40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Chrbty, krky, chrbty s krkom, trtáče a špičky krídel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0207 14 50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Prsia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60,2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0207 14 60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Stehná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46,3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0207 14 70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100,8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Droby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0207 14 91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Pečene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0207 14 99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Z moriakov a moriek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V celku,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0207 24 10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Ošklbané a vypitvané, bez hlavy a bez nôžok, ale s krkom, srdcom, pečeňou a svalnatým žalúdkom, nazývané „morky 80 %“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34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0207 24 90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Ošklbané a vypitvané, bez hlavy a bez nôžok a bez krku, srdca, pečene a svalnatého žalúdka, nazývané „morky 73 %“ alebo inak predkladané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37,3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V celku,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86344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0207 25 10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Ošklbané a vypitvané, bez hlavy a bez nôžok, ale s krkom, srdcom, pečeňou a svalnatým žalúdkom, nazývané „morky 80 %“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34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0207 25 90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Ošklbané a vypitvané, bez hlavy a bez nôžok a bez krku, srdca, pečene a svalnatého žalúdka, nazývané „morky 73 %“ alebo inak predkladané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37,3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Kusy a droby,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Kusy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0207 26 10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85,1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0207 26 20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Polovičky alebo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0207 26 30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Celé krídla, so špičkami alebo bez špičiek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26,9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0207 26 40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Chrbty, krky, chrbty s krkom, trtáče a špičky krídel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0207 26 50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Prsia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67,9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Stehná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0207 26 60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Dolné stehná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25,5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0207 26 70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46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0207 26 80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83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Droby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86344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0207 26 91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Pečene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0207 26 99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Kusy a droby,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Kusy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0207 27 10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85,1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0207 27 20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Polovičky alebo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0207 27 30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Celé krídla, so špičkami alebo bez špičiek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26,9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0207 27 40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Chrbty, krky, chrbty s krkom, trtáče a špičky krídel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0207 27 50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Prsia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67,9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Stehná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0207 27 60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Dolné stehná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25,5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0207 27 70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46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0207 27 80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83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Droby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0207 27 91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Pečene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86344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0207 27 99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Z kačíc, husí alebo perličiek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V celku,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kačíc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0207 32 11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Ošklbané, odkrvené, zbavené čriev, ale nie celkom vypitvané, s hlavou a nôžkami, nazývané „kačice 85 %“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38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0207 32 15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Ošklbané a vypitvané, bez hlavy a bez nôžok, ale s krkom, srdcom, pečeňou a svalnatým žalúdkom, nazývané „kačice 70 %“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46,2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0207 32 19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Ošklbané a vypitvané, bez hlavy a bez nôžok a bez krku, srdca, pečene a svalnatého žalúdka, nazývané „kačice 63 %“ alebo inak predkladané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51,3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0207 32 51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Ošklbané, odkrvené, ale nie vypitvané, s hlavou a nôžkami, nazývané „husi 82 %“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45,1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0207 32 59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Ošklbané a vypitvané, bez hlavy a bez nôžok, so srdcom a svalnatým žalúdkom alebo bez nich, nazývané „husi 75 %“ alebo inak predkladané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48,1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0207 32 90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perličiek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49,3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V celku,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kačíc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0207 33 11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Ošklbané a vypitvané, bez hlavy a bez nôžok, ale s krkom, srdcom, pečeňou a svalnatým žalúdkom, nazývané „kačice 70 %“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46,2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86344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0207 33 19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Ošklbané a vypitvané, bez hlavy a bez nôžok a bez krku, srdca, pečene a svalnatého žalúdka, nazývané „kačice 63 %“ alebo inak predkladané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51,3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0207 33 51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Ošklbané, odkrvené ale nie vypitvané, s hlavou a nôžkami, nazývané „husi 82 %“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45,1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0207 33 59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Ošklbané a vypitvané, bez hlavy a bez nôžok, so srdcom a svalnatým žalúdkom alebo bez nich, nazývané „husi 75 %“ alebo inak predkladané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48,1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0207 33 90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perličiek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49,3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Pečene z kŕmnych husí alebo kačíc,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0207 34 10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0207 34 90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kačíc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Kusy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0207 35 11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110,5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0207 35 15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kačíc alebo perličiek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128,3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Polovičky alebo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452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0207 35 21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Z kačíc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56,4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0207 35 23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Z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52,9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0207 35 25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Z perličiek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54,2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0207 35 31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Celé krídla, so špičkami alebo bez špičiek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26,9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0207 35 41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Chrbty, krky, chrbty s krkom, trtáče a špičky krídel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Prsia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0207 35 51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Z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86,5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0207 35 53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Z kačíc alebo perličiek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115,5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Stehná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0207 35 61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Z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69,7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0207 35 63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Z kačíc alebo perličiek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46,3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0207 35 71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Husacie alebo kačacie paletá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66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0207 35 79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123,2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Droby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0207 35 91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Pečene, iné ako z kŕmnych husí alebo z kačíc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0207 35 99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452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Kusy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0207 36 11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110,5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0207 36 15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kačíc alebo perličiek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128,3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Polovičky alebo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0207 36 21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Z kačíc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56,4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0207 36 23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Z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52,9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0207 36 25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Z perličiek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54,2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0207 36 31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Celé krídla, so špičkami alebo bez špičiek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26,9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0207 36 41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Chrbty, krky, chrbty s krkom, trtáče a špičky krídel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Prsia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0207 36 51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Z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86,5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0207 36 53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Z kačíc alebo perličiek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115,5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Stehná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452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0207 36 61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Z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69,7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0207 36 63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Z kačíc alebo perličiek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46,3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0207 36 71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Husacie alebo kačacie paletá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66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0207 36 79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123,2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Droby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Pečene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0207 36 81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kŕmnych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0207 36 85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kŕmnych kačíc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0207 36 89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0207 36 90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Ostatné mäso a jedlé droby, čerstvé, chladené alebo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0208 10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Z králikov alebo zajacov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 domácich králikov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0208 10 11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0208 10 19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0208 10 90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452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0208 30 00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Z primátov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0208 40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Z veľrýb, delfínov a delfínovcov (cicavce radu Cetacea); z lamantínov a dugongov (cicavce radu Sirenia)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0208 40 10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Mäso z veľrýb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0208 40 90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0208 50 00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Z plazov (vrátane hadov a korytnačiek)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0208 90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0208 90 10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 domácich holubov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Zo zveriny, iné ako z králikov alebo zajacov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0208 90 20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prepelíc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0208 90 40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0208 90 55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Mäso z tuleňov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0208 90 60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Zo sobov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0208 90 70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Žabie stehienka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0208 90 95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0209 00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Prasací tuk, neprerastaný chudým mäsom, a hydinový tuk, nie vyškvarený alebo inak extrahovaný, čerstvý, chladený, mrazený, solený, v slanom náleve, sušený alebo údený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452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Podkožný prasačí tuk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0209 00 11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Čerstvý, chladený, mrazený, solený alebo v slanom náleve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21,4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0209 00 19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Sušený alebo údený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23,6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0209 00 30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Prasací tuk, iný ako tuk podpoložky 0209 00 11 alebo 0209 00 19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0209 00 90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Hydinový tuk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41,5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Mäso a jedlé mäsové droby, solené, v slanom náleve, sušené alebo údené; jedlé múčky a prášky z mäsa alebo z drobov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Mäso zo svíň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Stehná, pliecka a ich časti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Solené alebo v slanom náleve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0210 11 11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Stehná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77,8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0210 11 19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Pliecka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60,1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Sušené alebo údené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0210 11 31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Stehná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151,2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0210 11 39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Pliecka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119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0210 11 90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452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0210 12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Bôčiky (prerastené)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0210 12 11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Solené alebo v slanom náleve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46,7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0210 12 19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Sušené alebo údené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77,8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0210 12 90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Solené alebo v slanom náleve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0210 19 10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Slaninové boky alebo predné tri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68,7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0210 19 20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Zadné tri štvrtiny alebo stredy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75,1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0210 19 30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Predné časti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60,1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0210 19 40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Chrbty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86,9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0210 19 50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86,9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Sušené alebo údené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0210 19 60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Predné časti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119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0210 19 70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Chrbty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149,6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452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0210 19 81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151,2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0210 19 89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151,2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0210 19 90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Mäso z hovädzích zvierat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0210 20 10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15,4 + 265,2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0210 20 90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15,4 + 303,4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Ostatné, vrátane jedlých múčok a práškov z mäsa alebo mäsových drobov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0210 91 00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 primátov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0210 92 00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 veľrýb, delfínov a delfínovcov (cicavce radu Cetacea); z lamantínov a dugongov (cicavce radu Sirenia)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0210 93 00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 plazov (vrátane hadov a korytnačiek)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Mäso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0210 99 10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 koní, solené, v slanom náleve alebo sušené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 oviec a kôz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0210 99 21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222,7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0210 99 29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311,8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452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0210 99 31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Zo sobov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0210 99 39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130,0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Droby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 domácich svíň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0210 99 41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Pečene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64,9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0210 99 49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47,2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 hovädzích zvierat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0210 99 51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Hrubá bránica a tenká bránica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15,4 + 303,4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0210 99 59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0210 99 60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 oviec a kôz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Hydinová pečeň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0210 99 71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Pečene z kŕmnych husí alebo kačíc, solené alebo v slanom náleve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0210 99 79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0210 99 80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0210 99 90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Jedlé múčky a prášky z mäsa alebo mäsových drobov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15,4 + 303,4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452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KAPITOLA 3 − RYBY A KÔROVCE, MÄKKÝŠE A OSTATNÉ VODNÉ BEZSTAVOVCE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Živé ryby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Ozdobné ryby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0301 10 10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Sladkovodné ryby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0301 10 90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Morské ryby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 živé ryby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67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0301 91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Pstruhy (Salmo trutta, Oncorhynchus mykiss, Oncorhynchus clarki, Oncorhynchus aguabonita, Oncorhynchus gilae, Oncorhynchus apache a Oncorhynchus chrysogaster)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0301 91 10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Druhov Oncorhynchus apache alebo Oncorhynchus chrysogaster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0301 91 90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0301 92 00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Úhory (Anguilla 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0301 93 00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Kapry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0301 94 00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Tuniak modroplutvý (Thunnus thynnus)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0301 95 00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Tuniak modroplutvý južný (Thunnus maccoyii)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0301 99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452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Sladkovodné ryby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90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0301 99 11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Lososy tichomorské (Oncorhynchus nerka, Oncorhynchus gorbuscha, Oncorhynchus keta, Oncorhynchus tschawytscha, Oncorhynchus kisutch, Oncorhynchus masou a Oncorhynchus rhodurus), losos atlantický (Salmo salar) a hlavátka obyčajná (Hucho hucho)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0301 99 19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0301 99 80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Morské ryby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Ryby, čerstvé alebo chladené, okrem rybieho filé a ostatného rybieho mäsa položky 0304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Lososovité ryby, okrem pečene,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67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Pstruhy (Salmo trutta, Oncorhynchus mykiss, Oncorhynchus clarki, Oncorhynchus aguabonita, Oncorhynchus gilae, Oncorhynchus apache a Oncorhynchus chrysogaster)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0302 11 10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Druhov Oncorhynchus apache alebo Oncorhynchus chrysogaster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67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0302 11 20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Druhu Oncorhynchus mykiss, s hlavou a žiabrami, zbavené čriev, s hmotnosťou každého kusa väčšou ako 1,2 kg, alebo bez hláv, žiabier a čriev, s hmotnosťou každého kusa väčšou ako 1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0302 11 80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90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0302 12 00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Lososy tichomorské ( Oncorhynchus nerka, Oncorhynchus gorbuscha, Oncorhynchus keta, Oncorhynchus tschawytscha, Oncorhynchus kisutch, Oncorhynchus masou a Oncorhynchus rhodurus), losos atlantický ( Salmo salar) a hlavátka obyčajná ( Hucho hucho)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0302 19 00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452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Platesovité ryby (Pleuronectidae, Bothidae, Cynoglossidae, Soleidae, Scophthalmidae a Citharidae), okrem pečene,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0302 21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Halibuty (Reinhardtius hippoglossoides, Hippoglossus hippoglossus, Hippoglossus stenolepis)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0302 21 10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Halibut menší alebo grónsky (Reinhardtius hippoglossoides)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0302 21 30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Halibut atlantický (Hippoglossus hippoglossus)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0302 21 90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Halibut tichomorský (Hippoglossus stenolepis)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0302 22 00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Platesa obyčajná (Pleuronectes platessa)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0302 23 00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Morské jazyky (Solea 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0302 29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0302 29 10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Ryby platesovité druhu Lepidorhomhombus spp.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0302 29 90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Tuniak (rodu Thunnus), skipjack alebo bonito s pruhovaným bruchom (Euthynnus (Katsuwonus) pelamis), okrem pečen,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Tuniaky biele alebo krídlaté (Thunnus alalunga)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0302 31 10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0302 31 90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0302 32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Tuniaky žltoplutvé (Thunnus albacares)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452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0302 32 10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0302 32 90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0302 33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Skipjack alebo bonito s pruhovaným bruchom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0302 33 10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0302 33 90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0302 34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Tuniaky „veľkooké“ (Thunnus obesus)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0302 34 10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0302 34 90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0302 35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Tuniaky modroplutvé (Thunnus thynus)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0302 35 10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0302 35 90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0302 36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Tuniaky modroplutvé južné (Thunnus maccoyii)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0302 36 10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0302 36 90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0302 39 10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452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0302 39 90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0302 40 00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Slede (Clupea harengus, Clupea pallasii), okrem pečení,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Tresky (Gadus morhua, Gadus ogac, Gadus macrocephalus), okrem pečení,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0302 50 10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Druhu Gadus morhua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0302 50 90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 ryby, okrem pečene,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Sardinky (Sardina pilchardus, Sardinops spp.), sardinely (Sardinella spp.), malé nórske sardinky alebo šproty (Sprattus sprattus)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Sardinky druhu Sardina pilchardus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0302 61 30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Sardinky rodu Sardinops; sardinely ( Sardinella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0302 61 80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Malé nórske sardinky alebo šproty (Sprattus sprattus)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Treska jednoškvrnná (Melanogrammus aeglefinus)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0302 63 00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Treska tmavá (Pollachius virens)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0302 64 00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Makrely (Scomber scombrus, Scomber australasicus, Scomber japonicus)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Malé žraloky a ostatné žraloky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0302 65 20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Žralok ostnatý (Squalus acanthias)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0302 65 50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Žraloky druhu Scyliorhinus spp.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452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0302 65 90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0302 66 00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Úhory (Anguilla 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0302 67 00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Mečiar obyčajný (Xiphias gladius)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0302 68 00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Zubáče (Dissostichus 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Sladkovodné ryby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Kapry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Morské ryby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Ryby rodu Euthynnus, iné ako skipjack alebo bonito s pruhovaným bruchom (Euthynnus (Katsuwonus) pelamis) uvedené v podpoložke 0302 33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0302 69 21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0302 69 25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Ostriežiky (Sebastes 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Druhu Sebastes marinus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0302 69 33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0302 69 35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Ryby druhu Boreogadus saida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452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0302 69 41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Treska merlang (Merlangius merlangus)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0302 69 45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Miene (Molva 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0302 69 51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Treska aljašská (Theragra chalcogramma) a treska európska (Pollachius pollachius)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0302 69 55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Sardely (Engraulis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0302 69 61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Pražmy morské (Dentex dentex a Pagellus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Merlúzy (Merluccius spp., Urophycis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Merlúzy rodu Merluccius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0302 69 66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Merlúza plytčinová (Merluccius capensis) a merlúza hlbinná (Merluccius paradoxus)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0302 69 67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Merlúza južná (Merluccius australis)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0302 69 68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0302 69 69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Merlúzy rodu Urophycis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0302 69 75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Raje (Brama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0302 69 81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Ďasy morské (Lophius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0302 69 85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Tresky poutassou (Micromesistius poutassou alebo Gadus poutassou)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0302 69 86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Tresky druhu Micromesistius australis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Ryby druhov Caranx trachurus, Trachurus trachurus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452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0302 69 92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Ryby druhu Genypterus blacodes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0302 69 94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Ryby druhu Dicentrarchus labrax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0302 69 95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Pražma zlatá morská (Sparus aurata)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0302 69 99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0302 70 00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Pečene, ikry a mliečie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Ryby, mrazené, okrem rybacieho filé a ostatného rybacieho mäsa položky 0304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Lososy tichomorské (Oncorhynchus nerka, Oncorhynchus gorbuscha, Oncorhynchus keta, Oncorhynchus tschawytscha, Oncorhynchus kisutch, Oncorhynchus masou a Oncorhynchus rhodurus), okrem pečene 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0303 11 00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-- Losos nerka (Oncorhynchus nerka)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0303 19 00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 lososovité ryby, okrem pečene,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0303 21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Pstruhy (Salmo trutta, Oncorhynchus mykiss, Oncorhynchus clarki, Oncorhynchus aguabonita, Oncorhynchus gilae, Oncorhynchus apache a Oncorhynchus chrysogaster)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0303 21 10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Druhov Oncorhynchus apache alebo Oncorhynchus chrysogaster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0303 21 20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Druhu Oncorhynchus mikiss s hlavou, žiabrami a črevami, s hmotnosťou každého kusa väčšou ako 1,2 kg, alebo bez hláv, žiabier a čriev, s hmotnosťou každého kusa väčšou ako 1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0303 21 80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452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0303 22 00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Losos atlantický (Salmo salar) a hlavátka obyčajná (Hucho hucho)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0303 29 00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Platesovité ryby (Pleuronectidae, Bothidae, Cynoglossidae, Soleidae, Scophthalmidae a Citharidae), okrem pečene,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Halibuty (Reinhardtius hippoglossoides, Hippoglossus hippoglossus, Hippoglossus stenolepis)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0303 31 10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Halibut menší alebo grónsky (Reinhardtius hippoglossoides)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0303 31 30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Halibut atlantický (Hippoglossus hippoglossus)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0303 31 90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Halibut tichomorský (Hippoglossus stenolepis)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0303 32 00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Platesa obyčajná (Pleuronectes platessa)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0303 33 00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Morské jazyky (Solea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0303 39 10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Platesa malá (Platichthys flesus)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0303 39 30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Ryby druhu Rhombosolea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0303 39 70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Tuniaky (rodu Thunnus), skipjack alebo bonito s pruhovaným bruchom [Euthynnus (Katsuwonus) pelamis], okrem pečene,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452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Tuniaky biele alebo krídlaté (Thunnus alalunga)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0303 41 11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Celé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0303 41 13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Vypitvané a bez žiabier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0303 41 19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 (napr. bez hláv)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0303 41 90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Tuniaky žltoplutvé (Thunnus albacares)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Celé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0303 42 12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 hmotnosťou jedného kusa väčšou ako 10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0303 42 18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Vypitvané a bez žiabier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0303 42 32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 hmotnosťou jedného kusa väčšou ako 10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0303 42 38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 (napr. bez hláv)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0303 42 52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 hmotnosťou jedného kusa väčšou ako 10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452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0303 42 58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0303 42 90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Skipjack alebo bonito s pruhovaným bruchom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0303 43 11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Celé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0303 43 13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Vypitvané a bez žiabier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0303 43 19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 (napr. bez hláv)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0303 43 90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Tuniaky „veľkooké“ (Thunnus obesus)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0303 44 11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Celé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0303 44 13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Vypitvané a bez žiabier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0303 44 19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 (napr. bez hláv)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0303 44 90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Tuniaky modroplutvé (Thunnus thynnus)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452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0303 45 11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Celé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0303 45 13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Vypitvané a bez žiabier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0303 45 19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 (napr. bez hláv)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0303 45 90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Tuniaky modroplutvé južné (Thunnus maccoyii)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0303 46 11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Celé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0303 46 13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Vypitvané a bez žiabier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0303 46 19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 (napr. bez hláv)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0303 46 90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0303 49 31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Celé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0303 49 33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Vypitvané a bez žiabier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0303 49 39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 (napr. bez hláv)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0303 49 80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452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Slede (Clupea harengus, Clupea pallasii) a tresky (Gadus morhua, Gadus ogac, Gadus macrocephalus), okrem pečení,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0303 51 00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Slede (Clupea harengus, Clupea pallasii), okrem pečení,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0303 52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Tresky (Gadus morhua, Gadus ogac, Gadus macrocephalus), okrem pečení,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0303 52 10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Druhu Gadus morhua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0303 52 30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Druhu Gadus ogac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0303 52 90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Druhu Gadus macrocephalus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Mečiar obyčajný (Xiphias gladius) a zubáče (Dissostichus spp.), okrem pečení,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0303 61 00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Mečiar obyčajný (Xiphias gladius)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0303 62 00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Zubáče (Dissostichus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 ryby, okrem pečene,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Sardinky (Sardina pilchardus, Sardinops spp.), sardinely (Sardinella spp.), malé nórske sardinky alebo šproty (Sprattus sprattus)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Sardinky druhu Sardina pilchardus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0303 71 30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Sardinky rodu Sardinops; sardinely (Sardinella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0303 71 80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Malé nórske sardinky alebo šproty (Sprattus sprattus)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Treska jednoškvrnná (Melanogrammus aeglefinus)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4452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0303 73 00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Treska tmavá (Pollachius virens)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Makrely (Scomber scombrus, Scomber australasicus, Scomber japonicus)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0303 74 30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Druhov Scomber scombrus alebo Scomber japonicus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0303 74 90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Druhu Scomber australasicus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Malé žraloky a ostatné žraloky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0303 75 20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Žralok ostnatý (Squalus acanthias)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0303 75 50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Žraloky druhu Scyliorhinus spp.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0303 75 90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0303 76 00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Úhory (Anguilla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0303 77 00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Ostrieže morské (Dicentrarchus labrax, Dicentrarchus punctatus)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Merlúzy (Merluccius spp., Urophycis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Merlúzy rodu Merluccius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0303 78 11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Merlúza plytčinová (Merluccius capensis) a merlúza hlbinná (Merluccius paradoxus)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0303 78 12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Merlúza argentínska (Merluccius hubbsi)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0303 78 13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Merlúza južná (Merluccius australis)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0303 78 19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0303 78 90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Merlúzy rodu Urophycis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Sladkovodné ryby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Kapry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Morské ryby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Ryby rodu Euthynnus, iné ako skipjack alebo bonito s pruhovaným bruchom [Euthynnus (Katsuwonus) pelamis] uvedené v podpoložke 0303 43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0303 79 21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Celé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0303 79 23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Vypitvané a bez žiabier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0303 79 29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Ostatné (napr. bez hláv)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Ostriežiky (Sebastes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0303 79 35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Druhu Sebastes marinus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0303 79 37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0303 79 41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Ryby druhu Boreogadus saida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0303 79 45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Treska merlang (Merlangius merlangus)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0303 79 51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Miene (Molva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0303 79 55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Treska aljašská (Theragra chalcogramma) a treska európska (Pollachius pollachius)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0303 79 58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Ryby druhu Orcynopsis unicolor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0303 79 65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Sardely (Engraulis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0303 79 71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Pražmy morské (Dentex dentex a Pagellus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0303 79 75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Raje (Brama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0303 79 81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Ďasy morské (Lophius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0303 79 83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Tresky poutassou (Micromesistius poutassou alebo Gadus poutassou)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0303 79 85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Tresky druhu Micromesistius australis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Ryby druhov Caranx trachurus, Trachurus trachurus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0303 79 92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Ryby druhu Macruronus novaezelandiae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0303 79 93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Ryby druhu Genypterus blacodes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0303 79 94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Ryby druhov Pelotreis flavilatus alebo Peltorhamphus novaezelandiae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0303 79 98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Pečene, ikry a mliečie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0303 80 10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Tuhé a jemné ikry a mliečne na výrobu deoxyribonukleovej kyseliny alebo protamínu sulfátu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0303 80 90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Rybie filé a ostatné rybie mäso (tiež mleté), čerstvé, chladené alebo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 mečiara obyčajného (Xiphias gladius)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0304 11 10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Filé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0304 11 90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 rybie mäso (tiež mleté)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0304 12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Zo zubáčov (Dissostichus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0304 12 10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Filé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0304 12 90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 rybie mäso (tiež mleté)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Filé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Zo sladkovodných rýb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0304 19 13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lososov tichomorských (Oncorhynchus nerka, Oncorhynchus gorbuscha, Oncorhynchus keta, Oncorhynchus tschawytscha, Oncorhynchus kisutch, Oncorhynchus masou a Oncorhynchus rhodurus), z lososa atlantického (Salmo salar) a hlavátky obyčajnej (Hucho hucho)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Zo pstruhov druhov Salmo trutta, Oncorhynchus mykiss, Oncorhynchus clarki, Oncorhynchus aguabonita a Oncorhynchus gilae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0304 19 15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Zo pstruhov druhu Oncorhynchus mykiss s hmotnosťou každého kusa väčšou ako 400 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0304 19 17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0304 19 19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ostatných sladkovodných rýb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0304 19 31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tresiek (Gadus morhua, Gadus ogac, Gadus macrocephalus) a z rýb druhu Boreogadus saida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0304 19 33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tresky tmavej (Pollachius virens)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0304 19 35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ostriežikov (Sebastes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0304 19 39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 rybie mäso (tiež mleté)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0304 19 91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Zo sladkovodných rýb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0304 19 97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Priečne rezy zo sleďov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0304 19 99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Mrazené filé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 mečiara obyčajného (Xiphias gladius)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Zo zubáčov (Dissostichus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Zo sladkovodných rýb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0304 29 13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 lososov tichomorských (Oncorhynchus nerka, Oncorhynchus gorbuscha, Oncorhynchus keta, Oncorhynchus tschawytscha, Oncorhynchus kisutch, Oncorhynchus masou a Oncorhynchus rhodurus), z lososa atlantického (Salmo salar) a hlavátky obyčajnej (Hucho hucho)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Zo pstruhov druhov Salmo trutta, Oncorhynchus mykiss, Oncorhynchus clarki, Oncorhynchus aguabonita a Oncorhynchus gilae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0304 29 15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Zo pstruhov druhu Oncorhynchus mykiss s hmotnosťou každého kusa väčšou ako 400 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0304 29 17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 ostatných sladkovodných rýb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 tresiek (Gadus morhua, Gadus ogac, Gadus macrocephalus) a z rýb druhu Boreogadus saida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0304 29 21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tresiek druhu Gadus macrocephalus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0304 29 29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 tresky tmavej (Pollachius virens)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0304 29 33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 tresky škvrnitej (Melanogrammus aeglefinus)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 ostriežikov (Sebastes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0304 29 35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Druhu Sebastes marinus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0304 29 41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 tresky merlang (Merlangius merlangus)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0304 29 43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 mieňov (Molva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0304 29 45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 tuniakov (rodu Thunnus) a z rýb rodu Euthynnus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 makrel (Scomber scombrus, Scomber australasicus, Scomber japonicus) a z rýb druhu Orcynopsis unicolor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0304 29 51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makrely druhu Scomber australasicus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0304 29 53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 merlúz (Merluccius spp., Urophycis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merlúz rodu Merluccius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0304 29 55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Z merlúzy plytčinovej (Merluccius capensis) a merlúzy hlbinnej (Merluccius paradoxus)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0304 29 56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Z merlúzy argentínskej (Merluccius hubbsi)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0304 29 58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0304 29 59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merlúz rodu Urophycis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 malých žralokov a ostatných žralokov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0304 29 61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malých žralokov (Squalus acanthias a Scyliorhinus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0304 29 69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ostatných žralokov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0304 29 71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 platesy obyčajnej (Pleuronectes platessa)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0304 29 73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 platesy malej (Platichthys flesus)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0304 29 75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Zo sleďov (Clupea harengus, Clupea pallasii)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0304 29 79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 rýb platesovitých druhu Lepidorhombus spp.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0304 29 83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 ďasov morských (Lophius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0304 29 85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 tresky aljašskej (Theragra chalcogramma)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13,7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 rýb druhu Macruronus novaezelandiae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0304 29 99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0304 91 00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 mečiara obyčajného (Xiphias gladius)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0304 92 00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Zo zubáčov (Dissostichus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0304 99 10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Surimi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0304 99 21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Zo sladkovodných rýb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0304 99 23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Zo sleďov (Clupea harengus, Clupea pallasii)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0304 99 29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ostriežikov (Sebastes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tresiek (Gadus morhua, Gadus ogac, Gadus macrocephalus) a z rýb druhu Boreogadus saida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0304 99 31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Z tresiek druhu Gadus macrocephalus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0304 99 33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Z tresiek druhu Gadus macrocephalus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0304 99 39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0304 99 41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tresky tmavej (Pollachius virens)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0304 99 45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tresky jednoškvrnnej (Melanogrammus aeglefinus)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0304 99 51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merlúz (Merluccius spp., Urophycis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0304 99 55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rýb platesovitých druhu Lepidorhombus spp.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0304 99 61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rají (Brama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0304 99 65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ďasov morských (Lophius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0304 99 71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tresiek poutassou (Micromesistius poutassou alebo Gadus poutassou)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0304 99 75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Z tresky aljašskej (Theragra chalcogramma)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0304 99 99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Ryby sušené, solené alebo v slanom náleve; údené ryby, tiež varené pred údením alebo počas údenia; múky, múčky a pelety z rýb, vhodné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Múky, múčky a pelety z rýb, vhodné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0305 20 00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Pečene, ikry a mliečie z rýb, sušené, údené, solené alebo v slanom náleve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Rybie filé sušené, solené alebo v slanom náleve, ale neúdené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 tresiek (Gadus morhua, Gadus ogac, Gadus macrocephalus) a z rýb druhu Boreogadus saida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0305 30 11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tresiek druhu Gadus macrocephalus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0305 30 19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0305 30 30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 lososov tichomorských (Oncorhynchus nerka, Oncorhynchus gorbuscha, Oncorhynchus keta, Oncorhynchus tschawytscha, Oncorhynchus kisutch, Oncorhynchus masou a Oncorhynchus rhodurus), z lososa atlantického (Salmo salar) a hlavátky obyčajnej (Hucho hucho), solené alebo v slanom náleve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0305 30 50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 halibuta menšieho alebo grónskeho (Reinhardtius hippoglossoides), solené alebo v slanom náleve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0305 30 90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Údené ryby, vrátane filé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0305 41 00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Lososy tichomorské (Oncorhynchus nerka, Oncorhynchus gorbuscha, Oncorhynchus keta, Oncorhynchus tschawytscha, Oncorhynchus kisutch, Oncorhynchus masou a Oncorhynchus rhodurus), losos atlantický (Salmo salar) a hlavátka obyčajná (Hucho hucho)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0305 42 00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Slede (Clupea harengus, Clupea pallasii), okrem pečení,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0305 49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0305 49 10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Halibut menší alebo grónsky (Reinhardtius hippoglossoides)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0305 49 20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Halibut atlantický (Hippoglossus hippoglossus)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0305 49 30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Makrely (Scomber scombrus, Scomber australasicus, Scomber japonicus)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0305 49 45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Pstruhy (Salmo trutta, Oncorhynchus mykiss, Oncorhynchus clarki, Oncorhynchus aguabonita, Oncorhynchus gilae, Oncorhynchus apache a Oncorhynchus chrysogaster)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0305 49 50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Úhory (Anguilla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0305 49 80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Sušené ryby, tiež solené, ale nie údené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0305 51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Tresky (Gadus morhua, Gadus ogac, Gadus macrocephalus)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0305 51 10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Sušené, nesolené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0305 51 90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Sušené, solené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0305 59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Ryby druhu Boreogadus saida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0305 59 11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Sušené, nesolené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0305 59 19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Sušené, solené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0305 59 30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Slede (Clupea harengus, Clupea pallasii)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0305 59 50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Sardely (Engraulis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0305 59 70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Halibut atlantický (Hippoglossus hippoglossus)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0305 59 80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Ryby, solené, nie však sušené alebo údené a ryby v slanom náleve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0305 61 00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Slede (Clupea harengus, Clupea pallasii)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0305 62 00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Tresky (Gadus morhua, Gadus ogac, Gadus macrocephalus)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0305 63 00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Sardely (Engraulis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0305 69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0305 69 10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Ryby druhu Boreogadus saida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0305 69 30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Halibut atlantický (Hippoglossus hippoglossus)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0305 69 50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Lososy tichomorské (Oncorhynchus nerka, Oncorhynchus gorbuscha, Oncorhynchus keta, Oncorhynchus tschawytscha, Oncorhynchus kisutch, Oncorhynchus masou a Oncorhynchus rhodurus), losos atlantický (Salmo salar) a hlavátka obyčajná (Hucho hucho)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0305 69 80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Kôrovce, tiež bez panciera, živé, čerstvé, chladené, mrazené, sušené, solené alebo v slanom náleve; kôrovce, v pancieroch, varené vo vode alebo v pare, tiež chladené, mrazené, sušené, solené alebo v slanom náleve; múky, múčky a pelety z kôrovcov, vhodné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Langusty a ostatné morské raky (Palinurus spp., Panulirus spp., Jasus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0306 11 10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Langustie chvostíky (Crawfish tails)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0306 11 90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0306 12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Homáre (Homarus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0306 12 10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Celé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0306 12 90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0306 13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Krevety a garnáty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0306 13 10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Krevety čeľade Pandalidae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0306 13 30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Krevety šedé rodu Crangon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0306 13 40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Krevety ružové hlbinné (Parapenaeus longirostris)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0306 13 50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Krevety rodu Penaeus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0306 13 80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0306 14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Kraby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0306 14 10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Kraby druhov Paralithodes camchaticus, Chionoecetes spp. a Callinectes sapidus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0306 14 30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Kraby druhu Cancer pagurus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0306 14 90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Ostatné, vrátane múk, múčok a peliet z kôrovcov, vhodné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0306 19 10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Sladkovodné raky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0306 19 30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Nórske homáre (Nephrops norvegicus)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0306 19 90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Nemrazené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0306 21 00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Langusty a ostatné morské raky (Palinurus spp., Panulirus spp., Jasus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0306 22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Homáre (Homarus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0306 22 10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Živé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0306 22 91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Celé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0306 22 99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0306 23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Krevety a garnáty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0306 23 10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Krevety čeľade Pandalidae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Krevety šedé rodu Crangon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0306 23 31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Čerstvé, chladené alebo varené vo vode alebo v pare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0306 23 39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0306 23 90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0306 24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Kraby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0306 24 30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Kraby druhu Cancer pagurus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0306 24 80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0306 29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Ostatné, vrátane múk, múčok a peliet z kôrovcov, vhodné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0306 29 10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Sladkovodné raky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0306 29 30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Nórske homáre (Nephrops norvegicus)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0306 29 90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Mäkkýše, tiež bez lastúr alebo ulít, živé, čerstvé, chladené, mrazené, sušené, solené alebo v slanom náleve; vodné bezstavovce iné ako kôrovce a mäkkýše, živé, čerstvé, chladené, mrazené, sušené, solené alebo v slanom náleve; múky, múčky a pelety z vodných bezstavovcov iných ako kôrovcov, vhodné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Ustrice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0307 10 10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Ustrice ploché (rodu Ostrea), živé a s hmotnosťou každého kusa (vrátane lastúry) nie väčšou ako 40 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0307 10 90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Hrebenatky, vrátane hrebenatky kuchynskej, rodov Pecten, Chlamys alebo Placopecten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0307 21 00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Živé,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0307 29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0307 29 10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Hrebenatky svätojakubské (Pecten maximus),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0307 29 90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Škľabky (Mytilus spp., Perna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Živé,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0307 31 10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Mytilus spp.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0307 31 90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Perna spp.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0307 39 10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Mytilus spp.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0307 39 90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Perna spp.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Sépie (Sepia officinalis, Rossia macrosoma, Sepiola spp.) a kalmáre (Ommastrephes spp., Loligo spp., Nototodarus spp., Sepioteuthis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0307 41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Živé,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0307 41 10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Sépie (Sepia officinalis, Rossia macrosoma, Sepiola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Kalmáre (Ommastrephes spp., Loligo spp., Nototodarus spp., Sepioteuthis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0307 41 91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Loligo spp., Ommastrephes sagittatus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0307 41 99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0307 49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Sépie (Sepia officinalis, Rossia macrosoma, Sepiola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Rodu Sepiola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0307 49 01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Sépia menšia (Sepiola rondeleti)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0307 49 11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0307 49 18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Kalmáre (Ommastrephes spp., Loligo spp., Nototodarus spp., Sepioteuthis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Loligo spp.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0307 49 31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Loligo vulgaris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0307 49 33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Loligo pealei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0307 49 35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Loligo patagonica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0307 49 38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0307 49 51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Ommastrephes sagittatus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0307 49 59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0307 49 71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Sépie (Sepia officinalis, Rossia macrosoma, Sepiola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Kalmáre (Ommastrephes spp., Loligo spp., Nototodarus spp., Sepioteuthis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0307 49 91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Loligo spp., Ommastrephes sagittatus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0307 49 99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Chobotnice (Octopus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0307 51 00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Živé,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0307 59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0307 59 10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0307 59 90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0307 60 00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Slimáky, iné ako morské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Ostatné, vrátane múk, múčok a peliet z vodných bezstavovcov iných ako kôrovcov, vhodné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0307 91 00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Živé,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0307 99 11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Illex spp.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0307 99 13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Morské škľabky – (zádenky) a ostatné druhy čeľade Veneridae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0307 99 15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Medúzy (Rhopilema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0307 99 18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0307 99 90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KAPITOLA 4 – MLIEKO A MLIEČNE VÝROBKY VTÁČIE VAJCIA; PRÍRODNÝ MED; JEDLÉ VÝROBKY ŽIVOČÍŠNEHO PÔVODU INDE NEŠPECIFIKOVANÉ ANI NEZAHRNUTÉ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Mlieko a smotana, nekoncentrované ani neobsahujúce pridaný cukor alebo ostatné sladidlá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 obsahom tuku nepresahujúcim 1 %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0401 10 10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V bezprostrednom obale s netto obsahom nepresahujúcim 2 litre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13,8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0401 10 90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0401 20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 obsahom tuku presahujúcim 1 %, ale nepresahujúcim 6 %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Nepresahujúcim 3 %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0401 20 11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V bezprostrednom obale s netto obsahom nepresahujúcim 2 litre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18,8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0401 20 19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17,9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Presahujúcim 3 %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0401 20 91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V bezprostrednom obale s netto obsahom nepresahujúcim 2 litre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22,7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0401 20 99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21,8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0401 30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 obsahom tuku presahujúcim 6 %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Nepresahujúcim 21 %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0401 30 11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V bezprostrednom obale s netto obsahom nepresahujúcim 2 litre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57,5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0401 30 19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56,6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Presahujúcim 21 %, ale nepresahujúcim 45 %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0401 30 31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V bezprostrednom obale s netto obsahom nepresahujúcim 2 litre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110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0401 30 39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109,1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Presahujúcim 45 %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0401 30 91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V bezprostrednom obale s netto obsahom nepresahujúcim 2 litre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183,7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0401 30 99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182,8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Mlieko a smotana, koncentrované alebo obsahujúce pridaný cukor alebo ostatné sladidlá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V prášku, granulách alebo v ostatných pevných formách, s obsahom tuku nepresahujúcim 1,5 %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Neobsahujúce pridaný cukor alebo ostatné sladidlá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0402 10 11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V bezprostrednom obale s netto obsahom nepresahujúcim 2,5 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125,4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0402 10 19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118,8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0402 10 91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V bezprostrednom obale s netto obsahom nepresahujúcim 2,5 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1,19 EUR/kg + 27,5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0402 10 99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1,19 EUR/kg + 21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V prášku, granulách alebo v ostatných pevných formách, s obsahom tuku presahujúcim 1,5 %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0402 21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Neobsahujúce pridaný cukor alebo ostatné sladidlá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obsahom tuku nepresahujúcim 27 %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0402 21 11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 bezprostrednom obale s netto obsahom nepresahujúcim 2,5 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135,7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0402 21 17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 obsahom tuku nepresahujúcim 11 %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130,4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0402 21 19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 obsahom tuku presahujúcim 11 %, ale nepresahujúcim 27 %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130,4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obsahom tuku presahujúcim 27 %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0402 21 91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 bezprostrednom obale s netto obsahom nepresahujúcim 2,5 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167,2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0402 21 99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161,9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0402 29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obsahom tuku nepresahujúcim 27 %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0402 29 11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Špeciálne mlieka „pre dojčatá“ v hermeticky uzatvorených nádobách s netto obsahom nepresahujúcim 500 g, s obsahom tuku presahujúcim 10 %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1,31 EUR/kg + 22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0402 29 15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V bezprostrednom obale s netto obsahom nepresahujúcim 2,5 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1,31 EUR/kg + 22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0402 29 19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1,31 EUR/kg + 16,8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obsahom tuku presahujúcim 27 %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0402 29 91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 bezprostrednom obale s netto obsahom nepresahujúcim 2,5 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1,62 EUR/kg + 22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0402 29 99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1,62 EUR/kg + 16,8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Neobsahujúce pridaný cukor alebo ostatné sladidlá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obsahom tuku nepresahujúcim 8 %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0402 91 11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 bezprostrednom obale s netto obsahom nepresahujúcim 2,5 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34,7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0402 91 19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34,7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obsahom tuku presahujúcim 8 %, ale nepresahujúcim 10 %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0402 91 31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 bezprostrednom obale s netto obsahom nepresahujúcim 2,5 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43,4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0402 91 39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43,4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obsahom tuku presahujúcim 8 %, ale nepresahujúcim 10 %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0402 91 51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 bezprostrednom obale s netto obsahom nepresahujúcim 2,5 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110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0402 91 59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109,1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obsahom tuku presahujúcim 45 %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0402 91 91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 bezprostrednom obale s netto obsahom nepresahujúcim 2,5 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183,7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0402 91 99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182,8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obsahom tuku nepresahujúcim 9,5 %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0402 99 11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 bezprostrednom obale s netto obsahom nepresahujúcim 2,5 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57,2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CM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0402 99 19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57,2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CM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obsahom tuku presahujúcim 9,5 %, ale nepresahujúcim 45 %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0402 99 31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 bezprostrednom obale s netto obsahom nepresahujúcim 2,5 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1,08 EUR/kg + 19,4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CM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0402 99 39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1,08 EUR/kg + 18,5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CM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obsahom tuku presahujúcim 45 %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0402 99 91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 bezprostrednom obale s netto obsahom nepresahujúcim 2,5 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1,81 EUR/kg + 19,4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CM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0402 99 99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1,81 EUR/kg + 18,5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CM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Cmar, kyslé mlieko a smotana, jogurt, kefír a ostatné fermentované alebo acidofilné mlieko a smotana, tiež koncentrované alebo obsahujúce pridaný cukor alebo ostatné sladidlá, alebo ochutené alebo obsahujúce pridané ovocie, orechy alebo kakao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Jogurt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Neochutený ani neobsahujúci pridané ovocie, orechy alebo kakao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Neobsahujúci pridaný cukor alebo ostatné sladidlá,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0403 10 11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Nepresahujúcim 3 %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20,5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YT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0403 10 13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Presahujúcim 3 %, ale nepresahujúcim 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24,4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YT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0403 10 19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Presahujúcim 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59,2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YT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Ostatný,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0403 10 31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Nepresahujúcim 3 %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0,17 EUR/kg + 21,1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YT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0403 10 33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Presahujúcim 3 %, ale nepresahujúcim 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0,20 EUR/kg + 21,1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YT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0403 10 39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Presahujúcim 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0,54 EUR/kg + 21,1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YT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Ochutený alebo obsahujúci pridané ovocie, orechy alebo kakao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V prášku, granulách alebo v ostatných pevných formách, s hmotnostným obsahom mliečneho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0403 10 51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8,3 + 95 €/100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YT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0403 10 53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8,3 + 130,4 €/100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YT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0403 10 59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8,3 + 168,8 €/100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YT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Ostatný, s hmotnostným obsahom mliečneho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0403 10 91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Nepresahujúcim 3 %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8,3 + 12,4 €/100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YT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0403 10 93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Presahujúcim 3 %, ale nepresahujúcim 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8,3 + 17,1 €/100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YT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0403 10 99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Presahujúcim 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8,3 + 26,6 €/100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YT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Neochutený ani neobsahujúci pridané ovocie, orechy alebo kakao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V prášku, granulách alebo v ostatných pevných formách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Neobsahujúci pridaný cukor alebo ostatné sladidlá,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0403 90 11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100,4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20%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0403 90 13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135,7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20%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0403 90 19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167,2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20%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Ostatný,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0403 90 31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0,95 EUR/kg + 22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20%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0403 90 33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1,31 EUR/kg + 22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20%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0403 90 39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1,62 EUR/kg + 22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20%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Neobsahujúci pridaný cukor alebo ostatné sladidlá,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0403 90 51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Nepresahujúcim 3 %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20,5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20%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0403 90 53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Presahujúcim 3 %, ale nepresahujúcim 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24,4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20%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0403 90 59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Presahujúcim 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59,2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20%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Ostatný,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0403 90 61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Nepresahujúcim 3 %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0,17 EUR/kg + 21,1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20%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0403 90 63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Presahujúcim 3 %, ale nepresahujúcim 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0,20 EUR/kg + 21,1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20%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0403 90 69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Presahujúcim 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0,54 EUR/kg + 21,1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20%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Ochutený alebo obsahujúci pridané ovocie, orechy alebo kakao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V prášku, granulách alebo v ostatných pevných formách, s hmotnostným obsahom mliečneho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0403 90 71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8,3 + 95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20%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0403 90 73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8,3 + 130,4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20%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0403 90 79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8,3 + 168,8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20%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Ostatný, s hmotnostným obsahom mliečneho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0403 90 91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Nepresahujúcim 3 %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8,3 + 12,4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20%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0403 90 93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Presahujúcim 3 %, ale nepresahujúcim 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8,3 + 17,1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20%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0403 90 99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Presahujúcim 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8,3 + 26,6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20%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Srvátka, tiež koncentrovaná alebo obsahujúca pridaný cukor alebo ostatné sladidlá; výrobky skladajúce sa z prírodných zložiek mlieka, tiež obsahujúce pridaný cukor alebo ostatné sladidlá, inde nešpecifikované ani nezahrnuté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Srvátka a upravená srvátka, tiež koncentrovaná alebo obsahujúca pridaný cukor alebo ostatné sladidlá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V prášku, granulách alebo v ostatných pevných formách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Neobsahujúca pridaný cukor alebo ostatné sladidlá, s hmotnostným obsahom bielkovín (obsah dusíka × 6,38)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Nepresahujúcim 15 % a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0404 10 02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0404 10 04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135,7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0404 10 06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167,2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Presahujúcim 15 % a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0404 10 12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100,4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0404 10 14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135,7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0404 10 16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167,2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Ostatné, s hmotnostným obsahom bielkovín (obsah dusíka × 6,38)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Nepresahujúcim 15 % a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0404 10 26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0,07 EUR/kg/net + 16,8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0404 10 28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1,31 EUR/kg/net + 22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0404 10 32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1,62 EUR/kg/net + 22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Presahujúcim 15 % a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0404 10 34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0,95 EUR/kg/net + 22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0404 10 36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1,31 EUR/kg/net + 22 EUR/100 kg/ne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0404 10 38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1,62 EUR/kg/net + 22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Neobsahujúca pridaný cukor alebo ostatné sladidlá, s hmotnostným obsahom bielkovín (obsah dusíka × 6,38)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Nepresahujúcim 15 % a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0404 10 48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0,07 EUR/kg/net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0404 10 52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135,7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0404 10 54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167,2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Presahujúcim 15 % a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0404 10 56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100,4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0404 10 58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135,7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0404 10 62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167,2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Ostatné, s hmotnostným obsahom bielkovín (obsah dusíka × 6,38)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Nepresahujúcim 15 % a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0404 10 72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0,07 EUR/kg/net + 16,8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0404 10 74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1,31 EUR/kg/net + 22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0404 10 76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1,62 EUR/kg/net + 22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Presahujúcim 15 % a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0404 10 78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0,95 EUR/kg/net + 22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0404 10 82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1,31 EUR/kg/net + 22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0404 10 84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1,62 EUR/kg/net + 22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Neobsahujúci pridaný cukor alebo ostatné sladidlá,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0404 90 21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100,4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0404 90 23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135,7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0404 90 29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167,2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Ostatný,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0404 90 81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0,95 EUR/kg/net + 22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0404 90 83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1,31 EUR/kg/net + 22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0404 90 89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1,62 EUR/kg/net + 22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Maslo a ostatné tuky a oleje pochádzajúce z mlieka; mliečne nátierky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0405 10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Maslo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 obsahom tuku nepresahujúcim 85 %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Prírodné maslo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0405 10 11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 bezprostrednom obale s netto obsahom nepresahujúcim 1 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189,6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0405 10 19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189,6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0405 10 30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Rekonštituované maslo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189,6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0405 10 50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Srvátkové maslo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189,6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0405 10 90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231,3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0405 20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Mliečne nátierky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0405 20 10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 hmotnostným obsahom tuku 39 % alebo viac, ale menej ako 60 %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 + EA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0405 20 30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 hmotnostným obsahom tuku 60 % alebo viac, ale nepresahujúcim 75 %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 + EA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0405 20 90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 hmotnostným obsahom tuku viac ako 75 %, ale menej ako 80 %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189,6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0405 90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0405 90 10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 hmotnostným obsahom tuku 99,3 % alebo viac a s hmotnostným obsahom vody nepresahujúcim 0,5 %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231,3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0405 90 90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231,3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Syry a tvaroh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Čerstvé (nevyzreté alebo nekonzervované) syry, vrátane srvátkového syra a tvarohu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0406 10 20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 obsahom tuku nepresahujúcim 40 %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185,2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0406 10 80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221,2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Strúhané alebo práškové syry, všetkých druhov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0406 20 10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Syry Glarus s bylinkami (známe ako Schabziger) vyrábané z odstredeného mlieka a miešané s jemne mletými bylinkami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0406 20 90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188,2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Tavené syry, nie strúhané alebo práškové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0406 30 10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Pri ich výrobe neboli použité iné syry ako Ementál, Gruyére a Appenzell a prípadne ako prísada syr Glarus s bylinkami (známy ako Schabziger); upravené na predaj v malom, s hmotnostným obsahom tuku v sušine nepresahujúcim 56 %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144,9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hmotnostným obsahom tuku nepresahujúcim 36 % a s hmotnostným obsahom tuku v sušine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0406 30 31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Nepresahujúcim 48 %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139,1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0406 30 39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Presahujúcim 48 %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144,9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0406 30 90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obsahom tuku presahujúcim 36 %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215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0406 40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Syry s modrou plesňou a ostatné syry obsahujúce pleseň vytvorenú pôsobením Penicilium roqueforti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0406 40 10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Roquefort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140,9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0406 40 50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Gorgonzola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140,9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0406 40 90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140,9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 syry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0406 90 01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Na spracovanie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167,1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0406 90 13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Ementál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171,7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0406 90 15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Gruyère, Sbrinz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171,7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0406 90 17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Bergkäse, Appenzell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171,7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0406 90 18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Fromage fribourgeois, Vacherin Mont d’Or a Tête de Moine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171,7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Syry Glarus s bylinkami (známe ako Schabziger) vyrábané z odstredeného mlieka a miešané s jemne mletými bylinkami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0406 90 21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Cheddar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167,1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0406 90 23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Edam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0406 90 25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Tilsit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0406 90 27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Butterkäse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0406 90 29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Kashkaval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0406 90 32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Feta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0406 90 35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Kefalo–Tyri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0406 90 37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Finlandia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Jarlsberg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Syry z ovčieho alebo byvolieho mlieka, v nádobách obsahujúcich slaný nálev alebo v mechoch z ovčej alebo kozej kože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 hmotnostným obsahom tuku nepresahujúcim 40 % a s hmotnostným obsahom vody v beztukovej hmote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Nepresahujúcim 47 %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0406 90 61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------- Grana padano, Parmigiano reggiano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188,2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0406 90 63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------- Fiore sardo, Pecorino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188,2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0406 90 69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188,2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Presahujúcim 47 %, ale nepresahujúcim 72 %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0406 90 73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------- Provolone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0406 90 75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------- Asiago, Caciocavallo, Montasio, Ragusano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0406 90 76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------- Danbo, Fontal, Fontina, Fynbo, Havarti, Maribo, Samsø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0406 90 78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------- Gouda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0406 90 79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------- Esrom, Italico, Kernhem, Saint–Nectaire, Saint–Paulin, Taleggio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0406 90 81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------- Cantal, Cheshire, Wensleydale, Lancashire, Double Gloucester, Blarney, Colby, Monterey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0406 90 82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------- Camembert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0406 90 84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------- Brie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0406 90 85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------- Kefalograviera, Kasseri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------- Ostatné syry, s obsahom vody v beztukovej hmote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0406 90 86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-------- Presahujúcim 47 %, ale nepresahujúcim 52 %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0406 90 87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-------- Presahujúcim 52 %, ale nepresahujúcim 62 %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0406 90 88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-------- Presahujúcim 62 %, ale nepresahujúcim 72 %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0406 90 93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Presahujúcim 72 %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185,2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0406 90 99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221,2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0407 00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Vtáčie vajcia v škrupinách, čerstvé, konzervované alebo varené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Hydinové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Na násadu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0407 00 11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Moriek alebo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105 EUR/1 000 p/st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0407 00 19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35 EUR/1 000 p/st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0407 00 30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30,4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0407 00 90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Vtáčie vajcia, bez škrupín, a vaječné žĺtky, čerstvé, sušené, varené v pare alebo vo vode, tvarované, mrazené alebo inak konzervované, tiež obsahujúce pridaný cukor alebo iné sladidlá: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Vaječné žĺtky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0408 11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Sušené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0408 11 20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Nevhodné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0408 11 80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142,3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0408 19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0408 19 20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Nevhodné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0408 19 81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Tekuté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62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0408 19 89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Ostatné, vrátane zmrazených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66,3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0408 91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Sušené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0408 91 20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Nevhodné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0408 91 80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137,4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0408 99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0408 99 20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Nevhodné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0408 99 80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35,3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0409 00 00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Prírodný med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17,3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0410 00 00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Jedlé výrobky živočíšneho pôvodu inde nešpecifikované ani nezahrnuté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KAPITOLA 5 – PRODUKTY ŽIVOČÍŠNEHO PÔVODU INDE NEŠPECIFIKOVANÉ ANI NEZAHRNUTÉ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0501 00 00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Ľudské vlasy, nespracované, tiež prané alebo čistené; odpad z ľudských vlasov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Svinské, kančie alebo diviačie štetiny a chlpy; jazvečie chlpy a ostatné chlpy na výrobu kief alebo štetcov; odpad z takýchto štetín alebo chlpov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0502 10 00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Svinské, kančie alebo diviačie štetiny a chlpy a odpad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0502 90 00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0504 00 00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Zvieracie črevá, mechúre a žalúdky (iné ako rybacie), celé a ich časti, čerstvé, chladené, mrazené, solené, v slanom náleve, sušené alebo údené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0505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Koža a ostatné časti vtáčieho tela, s perím alebo s páperím, vtáčie perie a časti vtáčieho peria (tiež pristrihnuté) a páperie, inak neopracované ako čistené, dezinfikované alebo pripravené na konzerváciu; prášok a odpad z vtáčieho peria alebo jeho častí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0505 10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Perie z druhov používaných na vypchávanie; páperie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0505 10 10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Surové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0055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0505 10 90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0505 90 00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0506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Kosti a rohové kosti, neopracované, zbavené tuku, jednoducho upravené (ale neprirezané do tvaru), upravené kyselinou alebo odželatinizované; prach a odpad z týchto produktov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0506 10 00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Oseín a kosti upravené kyselinou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0506 90 00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0507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Slonovina, korytnačina, kostice a fúzy veľrýb, rohy, parohy, kopytá, paznechty, pazúry a zobáky, neopracované alebo jednoducho upravené, ale neprirezané do tvaru; prach a odpad z týchto produktov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0507 10 00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Slonovina; slonovinový prach a odpad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0507 90 00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0508 00 00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Koraly a podobné materiály, neopracované alebo jednoducho upravené, ale nie inak spracované; panciere mäkkýšov, kôrovcov alebo ostnokožovcov a sépiové kosti, neopracované alebo jednoducho upravené, ale neprirezané do tvaru, prach a odpad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0510 00 00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Ambra, kastoreum, cibet a pižmo; kantaridy; žlč, tiež sušená; žľazy a ostatné produkty živočíšneho pôvodu používané na výrobu farmaceutických produktov, čerstvé, chladené, mrazené alebo inak dočasne konzervované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Živočíšne produkty inde nešpecifikované ani nezahrnuté; mŕtve zvieratá kapitoly 1 alebo 3, nespôsobilé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0511 10 00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Býčie spermie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0511 91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Produkty z rýb alebo kôrovcov, mäkkýšov alebo ostatných vodných bezstavovcov; mŕtve zvieratá kapitoly 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0511 91 10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Rybací odpad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0511 91 90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0511 99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0511 99 10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Šľachy; odrezky a podobný odpad zo surových koží alebo kožiek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Prírodné špongie živočíšneho pôvodu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0511 99 31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Surové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0511 99 39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0511 99 85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II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TRIEDA II – RASTLINNÉ PRODUKTY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KAPITOLA 6 – ŽIVÉ STROMY A OSTATNÉ RASTLINY; CIBULE, KORENE A PODOBNE; REZANÉ KVETY A OKRASNÉ LÍSTIE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Hľuzy, cibule, hľuzovité korene, pazúrovité korene a pakorene, vo vegetačnom pokoji, vo vegetácii alebo v kvete; sadenice, rastliny a korene čakanky, iné ako korene položky 1212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Hľuzy, cibule, hľuzovité korene, pazúrovité korene a pakorene, vo vegetačnom pokoji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0601 10 10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Hyacinty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0601 10 20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Narcisy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0601 10 30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Tulipány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0601 10 40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Gladioly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0601 10 90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0601 20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Hľuzy, cibule, hľuzovité korene, pazúrovité korene a pakorene, vo vegetácii alebo v kvete; rastliny a korene čakanky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0601 20 10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Rastliny a korene čakanky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0601 20 30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Orchidey, hyacinty, narcisy a tulipány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0601 20 90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Ostatné živé rastliny (vrátane ich koreňov), odrezky a vrúble; podhubie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0602 10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Nekoreňovité odrezky a vrúble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0602 10 10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Vinič hroznorodý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0602 10 90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0602 20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Stromy, zákrsky, kríky a kríčky, tiež vrúbľované, tých druhov, ktoré rodia jedlé ovocie alebo orechy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0602 20 10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Viničové kríky, vrúbľované alebo koreňovité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0602 20 90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0602 30 00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Rododendrony a azalky, tiež vrúbľované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0602 40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Ružové kríky, tiež vrúbľované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0602 40 10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Neočkované ani nevrúbľované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0602 40 90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Očkované alebo vrúbľované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0602 90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0602 90 10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Podhubie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0602 90 20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Rastliny ananásu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0602 90 30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Rastliny zeleniny a jahôd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 vonkajšie rastliny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Stromy, kríky a kríčky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0602 90 41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Lesné stromy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0602 90 45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Koreňovité odrezky a mladé rastliny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0602 90 49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 vonkajšie rastliny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0602 90 51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Viacročné rastliny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0602 90 59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Izbové rastliny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0602 90 70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Koreňovité odrezky a mladé rastliny, okrem kaktusov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0602 90 91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Kvitnúce rastliny s pukmi alebo kvetmi, okrem kaktusov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0602 90 99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Rezané kvety a puky druhov vhodných na kytice alebo na okrasné účely, čerstvé, sušené, bielené, farbené, napustené alebo inak upravené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Čerstvé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0603 11 00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Ruže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0603 12 00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Klinčeky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0603 13 00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Orchidey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0603 14 00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Chryzantémy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0603 19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0603 19 10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Gladioly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0603 19 90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0603 90 00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Lístie, konáre a ostatné časti rastlín, bez kvetov alebo bez pukov, trávy, machy a lišajníky, tovar druhov vhodných na kytice alebo na okrasné účely, čerstvé, sušené, bielené, farbené, napustené alebo inak upravené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0604 10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Machy a lišajníky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0604 10 10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Sobí lišajník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0604 10 90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0604 91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Čerstvé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0604 91 20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Vianočné stromčeky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0604 91 40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Vetvy ihličnanov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0604 91 90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0604 99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0604 99 10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Neupravené inak ako sušením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0604 99 90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KAPITOLA 7 – ZELENINA, JEDLÉ RASTLINY, KORENE A HĽUZY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Zemiaky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0701 10 00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Sadbové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0701 90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0701 90 10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Na výrobu elektród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0701 90 50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Nové, od 1. januára do 30. júna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0701 90 90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0702 00 00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</w:t>
            </w:r>
            <w:r w:rsidR="002F759B">
              <w:rPr>
                <w:rFonts w:ascii="Times New Roman" w:hAnsi="Times New Roman"/>
                <w:noProof/>
                <w:sz w:val="20"/>
              </w:rPr>
              <w:t>Paradajky</w:t>
            </w:r>
            <w:r w:rsidRPr="004B12ED">
              <w:rPr>
                <w:rFonts w:ascii="Times New Roman" w:hAnsi="Times New Roman"/>
                <w:noProof/>
                <w:sz w:val="20"/>
              </w:rPr>
              <w:t>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Oddiel A dodatku 2 k prílohe 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 + EP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Cibuľa, šalotka, cesnak, pór a ostatná cibuľová zelenina, čerstvá alebo chladená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0703 10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Cibuľa a šalotka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Cibuľa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0703 10 11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Sadzačka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0703 10 19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0703 10 90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Šalotka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0703 20 00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Cesnak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9,6 + 120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0703 90 00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Pór a ostatná cibuľová zelenina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Kapusta, karfiol, kel kučeravý, kaleráb a podobné jedlé plody druhu Brassica,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0704 10 00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Karfiol a brokolica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13,6 MIN 1,6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0704 20 00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Ružičkový kel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0704 90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0704 90 10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Kapusta biela a kapusta červená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 MIN 0,4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0704 90 90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Hlávkový šalát (Lactuca sativa) a čakanka (Cichorium spp.),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Hlávkový šalát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0705 11 00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Hlávkový šalát obyčajný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 MIN 2,0 EUR/100 kg/br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0705 19 00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Čakanka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0705 21 00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Čakanka šalátová (Cichorium intybus var. foliosum)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0705 29 00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Mrkvy, repy, cvikla, kozia brada, buľvový zeler, reďkev a podobné jedlé korene,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0706 10 00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Mrkvy a repy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0706 90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0706 90 10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Zeler buľvový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0706 90 30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Chren (Cochlearia armoracia)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0706 90 90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0707 00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Uhorky šalátové a uhorky nakladačky,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0707 00 05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Uhorky šalátové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Oddiel A dodatku 2 k prílohe 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 + EP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0707 00 90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Uhorky nakladačky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Strukoviny, tiež lúpané,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0708 10 00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Hrach (Pisum sativum)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0708 20 00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Fazuľa (Vigna spp., Phaseolus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13,6 MIN 1,6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0708 90 00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 strukoviny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11,2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Ostatná zelenina, čerstvá alebo chladená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0709 20 00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Špargľa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0709 30 00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Baklažán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0709 40 00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Zeler iný ako buľvový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Huby a hľuzovky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0709 51 00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Huby rodu Agaricus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0709 59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0709 59 10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Kuriatka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0709 59 30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Hríby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0709 59 50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Hľuzovky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0709 59 90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0709 60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Plody rodu Capsicum alebo rodu Pimenta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0709 60 10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Sladká paprika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0709 60 91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Rodu Capsicum na výrobu kapsicínu alebo kapsikumových oleorezínových farieb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0709 60 95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Na priemyselnú výrobu éterických olejov alebo rezinoidov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0709 60 99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0709 70 00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Špenát, novozélandský špenát a záhradný špenát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0709 90 10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Šaláty, iné ako hlávkový šalát (Lactuca sativa) a čakanka (Cichorium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0709 90 20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Kardy a kardony (artičok kardový jedlý a stopky kardy)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Olivy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0709 90 31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Na iné účely ako na výrobu oleja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0709 90 39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13,1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0709 90 40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Kapary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0709 90 50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Fenikel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0709 90 60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Kukurica cukrová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9,4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0709 90 70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Tekvice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Oddiel A dodatku 2 k prílohe 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 + EP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0709 90 80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Artičoky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Oddiel A dodatku 2 k prílohe 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 + EP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0709 90 90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Zelenina (nevarená alebo varená v pare alebo vo vode), mrazená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0710 10 00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Zemiaky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Strukoviny, tiež vylúpené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0710 21 00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Hrach (Pisum sativum)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0710 22 00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Fazuľa (Vigna spp., Phaseolus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0710 29 00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0710 30 00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Špenát, novozélandský špenát a záhradný špenát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0710 40 00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Kukurica cukrová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5,1 + 9,4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AV0-SC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0710 80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Ostatná zelenina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0710 80 10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Olivy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Plody rodu Capsicum alebo rodu Pimenta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0710 80 51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Sladká paprika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14,.4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0710 80 59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Huby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0710 80 61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Rodu Agaricus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0710 80 69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0710 80 70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-- </w:t>
            </w:r>
            <w:r w:rsidR="002F759B">
              <w:rPr>
                <w:rFonts w:ascii="Times New Roman" w:hAnsi="Times New Roman"/>
                <w:noProof/>
                <w:sz w:val="20"/>
              </w:rPr>
              <w:t>Paradajky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0710 80 80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Artičoky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0710 80 85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Špargľa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0710 80 95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0710 90 00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Zeleninové zmesi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Zelenina dočasne konzervovaná (napr. plynným oxidom siričitým, v slanom náleve, sírnou vodou alebo v ostatných konzervačných roztokoch), ale v tomto stave nevhodná na bezprostrednú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0711 20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Olivy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0711 20 10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Na iné účely ako na výrobu oleja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0711 20 90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13,1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0711 40 00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Uhorky šalátové a uhorky nakladačky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Huby a hľuzovky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0711 51 00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Huby rodu Agaricus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9,6 + 191 EUR/100 kg/net eda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AV0-MM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0711 59 00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9.6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0711 90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Ostatná zelenina; zeleninové zmesi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Zelenina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0711 90 10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Plody rodu Capsicum alebo rodu Pimenta, okrem sladkej papriky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0711 90 30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Kukurica cukrová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5,1 + 9,4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AV0-SC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0711 90 50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Cibuľa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0711 90 70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Kapary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0711 90 80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0711 90 90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Zeleninové zmesi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Sušená zelenina, celá, rozrezaná, v plátkoch, drvená alebo v prášku, ale ďalej neupravená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0712 20 00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Cibuľa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Huby Auricularia spp., Tremella spp. a hľuzovky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0712 31 00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Huby rodu Agaricus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0712 32 00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Huby rodu Auricularia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0712 33 00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Huby rodu Tremella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0712 39 00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0712 90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Ostatná zelenina; zeleninové zmesi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0712 90 05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Zemiaky, tiež rozrezané na kúsky alebo plátky, ale ďalej neupravené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Kukurica cukrová (Zea mays var. saccharata)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0712 90 11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Špalda na siatie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0712 90 19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9,4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0712 90 30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-- </w:t>
            </w:r>
            <w:r w:rsidR="002F759B">
              <w:rPr>
                <w:rFonts w:ascii="Times New Roman" w:hAnsi="Times New Roman"/>
                <w:noProof/>
                <w:sz w:val="20"/>
              </w:rPr>
              <w:t>Paradajky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0712 90 50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Mrkva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0712 90 90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Suché strukoviny, lúpané, tiež ošúpané alebo polené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0713 10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Hrach (Pisum sativum)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0713 10 10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Na siatie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0713 10 90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0713 20 00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Cícer (Garbanzos)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Fazuľa (Vigna spp., Phaseolus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0713 31 00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Fazuľa druhov Vigna mungo (L.) Hepper alebo Vigna radiata (L.) Wilczek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0713 32 00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Malá červená (Adzuki) fazuľa (Phaseolus alebo Vigna angularis)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0713 33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Fazuľa obyčajná, vrátane malej bielej fazule (Phaseolus vulgaris)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0713 33 10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Na siatie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0713 33 90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0713 39 00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0713 40 00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Šošovica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0713 50 00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Bôb (Vicia faba var. major) a konský bôb (Vicia faba var. equina, Vicia faba var. minor)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0713 90 00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Maniok, marantové korene, salepové korene, topinambur, sladké zemiaky a podobné korene a hľuzy s vysokým obsahom škrobu alebo inulínu, čerstvé, chladené, mrazené alebo sušené, tiež rozrezané na plátky alebo vo forme peliet; dreň ságovníka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0714 10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Maniok (cassava)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0714 10 10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Pelety z hladkej múky a hrubej múky a krupice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9,5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0714 10 91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druhov používaných na ľudskú konzumáciu, v bezprostrednom obale s netto obsahom neprevyšujúcim 28 kg, všetko čerstvé a celé alebo ošúpané a mrazené, tiež rozrezané na plátky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9,5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0714 10 99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9,5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0714 20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Sladké zemiaky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0714 20 10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Čerstvé, celé, určené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0714 20 90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0714 90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Marantové korene, salepové korene a podobné korene a hľuzy s vysokým obsahom škrobu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0714 90 11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druhov používaných na ľudskú konzumáciu, v bezprostrednom obale s netto obsahom neprevyšujúcim 28 kg, všetko čerstvé a celé alebo ošúpané a mrazené, tiež rozrezané na plátky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9,5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0714 90 19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9,5 EUR/100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0714 90 90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KAPITOLA 8 – JEDLÉ OVOCIE A ORECHY; ŠUPY CITRUSOVÝCH PLODOV ALEBO MELÓNOV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Kokosové orechy, para orechy a kešu orechy, čerstvé alebo sušené, tiež vylúpané zo škrupiny alebo obielené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Kokosové orechy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0801 11 00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Sušené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0801 19 00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Para orechy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0801 21 00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Nevylúpané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0801 22 00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Vylúpané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Kešu orechy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0801 31 00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Nevylúpané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0801 32 00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Vylúpané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Ostatné orechy, čerstvé alebo sušené, tiež vylúpané zo škrupiny alebo obielené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Mandle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0802 11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Nevylúpané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0802 11 10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Horké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0802 11 90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0802 12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Vylúpané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0802 12 10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Horké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0802 12 90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Lieskové oriešky (Corylus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0802 21 00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Nevylúpané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0802 22 00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Vylúpané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Vlašské orechy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0802 31 00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Nevylúpané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0802 32 00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Vylúpané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0802 40 00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Jedlé gaštany (Castanea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0802 50 00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Pistácie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0802 60 00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Makadamové orechy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0802 90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0802 90 20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Arekové (alebo betelové) orechy, orechy kola a pekanové orechy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0802 90 50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Píniové oriešky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0802 90 85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0803 00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Banány, vrátane plantajnov, čerstvé alebo sušené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Čerstvé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0803 00 11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Plantajny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0803 00 19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176 EUR/1 000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BA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0803 00 90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Sušené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Datle, figy, ananásy, avokáda, guajavy, mangá a mangostany, čerstvé alebo sušené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0804 10 00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Datle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0804 20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Figy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0804 20 10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Čerstvé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0804 20 90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Sušené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0804 30 00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Ananásy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0804 40 00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Avokádo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0804 50 00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Guajavy, mangá a mangostany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Citrusové ovocie, čerstvé alebo sušené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0805 10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Pomaranče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0805 10 20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Sladké pomaranče, čerstvé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Oddiel A dodatku 2 k prílohe 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 + EP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0805 10 80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0805 20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Mandarínky (vrátane tangerín a satsumov); klementínky, wilkingy a podobné citrusové hybridy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0805 20 10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Klementínky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Oddiel A dodatku 2 k prílohe 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 + EP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0805 20 30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Monreály a satsumy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Oddiel A dodatku 2 k prílohe 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 + EP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0805 20 50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Mandarínky a wilkingy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Oddiel A dodatku 2 k prílohe 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 + EP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0805 20 70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Tangeríny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Oddiel A dodatku 2 k prílohe 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 + EP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0805 20 90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Oddiel A dodatku 2 k prílohe 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 + EP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0805 40 00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Grapefruity vrátane pomiel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0805 50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Citróny (Citrus limon, Citrus limonum) a limety (Citrus aurantifolia, Citrus latifolia)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0805 50 10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Citróny (Citrus limon, Citrus limonum)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Oddiel A dodatku 2 k prílohe 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 + EP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0805 50 90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Limety (Citrus aurantifolia, Citrus latifolia)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0805 90 00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Hrozno, čerstvé alebo sušené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0806 10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Čerstvé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0806 10 10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Stolové hrozno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Oddiel A dodatku 2 k prílohe 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 + EP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0806 10 90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0806 20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Sušené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0806 20 10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Korintky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0806 20 30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Sultánky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0806 20 90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Melóny (vrátane vodových melónov) a papáje, čerstvé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Melóny (vrátane vodových melónov)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0807 11 00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Vodové melóny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0807 19 00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0807 20 00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Papáje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Jablká, hrušky a duly, čerstvé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0808 10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Jablká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0808 10 10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Muštové jablká, voľne ložené, od 16. septembra do 15. decembra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7,2 MIN 0,36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0808 10 80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Oddiel A dodatku 2 k prílohe 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 + EP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0808 20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Hrušky a duly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Hrušky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0808 20 10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Muštové hrušky, voľne ložené, od 1. augusta do 31. decembra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7,2 MIN 0,36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0808 20 50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Oddiel A dodatku 2 k prílohe 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 + EP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0808 20 90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Duly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Marhule, čerešne, višne, broskyne (vrátane nektáriniek), slivky a trnky, čerstvé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0809 10 00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Marhule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Oddiel A dodatku 2 k prílohe 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 + EP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0809 20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Čerešne a višne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0809 20 05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Višne (Prunus cerasus)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Oddiel A dodatku 2 k prílohe 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 + EP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0809 20 95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Oddiel A dodatku 2 k prílohe 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 + EP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0809 30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Broskyne, vrátane nektáriniek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0809 30 10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Nektárinky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Oddiel A dodatku 2 k prílohe 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 + EP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0809 30 90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Oddiel A dodatku 2 k prílohe 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 + EP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0809 40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Slivky a trnky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0809 40 05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Slivky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Oddiel A dodatku 2 k prílohe 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 + EP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0809 40 90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Trnky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Ostatné ovocie, čerstvé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0810 10 00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Jahody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 MIN 2,4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0810 20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Maliny, moruše, ostružiny a ostružinové maliny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0810 20 10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Maliny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0810 20 90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0810 40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Brusnice, čučoriedky a ostatné plody rodu Vaccinum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0810 40 10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Brusnice (plody druhu Vaccinium vitis-idaea)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0810 40 30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Plody druhu Vaccinium myrtillus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0810 40 50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Plody druhu Vaccinium macrocarpon a Vaccinium corymbosum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0810 40 90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0810 50 00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Kiwi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0810 60 00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Duriany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0810 90 30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Tamarindy, jabĺčka kešu, liči, jackfruit, slivky sapodillo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0810 90 40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Plody mučenky, caramboly a pitahaye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Čierne, biele a červené ríbezle a egreše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0810 90 50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Čierne ríbezle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0810 90 60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Červené ríbezle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0810 90 70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0810 90 95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Ovocie a orechy, tiež varené vo vode alebo v pare, mrazené, tiež obsahujúce pridaný cukor alebo ostatné sladidlá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Jahody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Obsahujúce pridaný cukor alebo ostatné sladidlá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0811 10 11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obsahom cukru väčším ako 13 %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20,8 + 8,4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AV0-5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0811 10 19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0811 10 90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0811 20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Maliny, ostružiny, moruše, ostružinové maliny, čierne, biele alebo červené ríbezle a egreše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Obsahujúce pridaný cukor alebo ostatné sladidlá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0811 20 11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obsahom cukru väčším ako 13 %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20,8 + 8,4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AV0-5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0811 20 19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0811 20 31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Maliny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0811 20 39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Čierne ríbezle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0811 20 51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Červené ríbezle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0811 20 59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Ostružiny a moruše, ostružinové maliny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0811 20 90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14.4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0811 90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Obsahujúce pridaný cukor alebo ostatné sladidlá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obsahom cukru väčším ako 13 %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0811 90 11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Tropické ovocie a tropické orechy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 + 5,3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0811 90 19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20,8 + 8,4 EUR/100 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0811 90 31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Tropické ovocie a tropické orechy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0811 90 39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20,8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0811 90 50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Plody druhu Vaccinium myrtillus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0811 90 70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Plody druhu Vaccinium myrtilloides a Vaccinium angustifolium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Čerešne a višne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0811 90 75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Višne (Prunus cerasus)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0811 90 80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0811 90 85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Tropické ovocie a tropické orechy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0811 90 95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Ovocie a orechy, dočasne konzervované (napr. plynným oxidom siričitým, v slanom náleve, v sírenej vode alebo ostatných konzervačných roztokoch), ale v tomto stave nevhodné na bezprostrednú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0812 10 00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Čerešne a višne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0812 90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0812 90 10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Marhule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0812 90 20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Pomaranče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0812 90 30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Papáje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0812 90 40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Plody druhu Vaccinium myrtillus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0812 90 70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Guajavy, mango, mangostany, tamarindy, kešu, liči, jackfruit, sapoty, plody mučenky, caramboly, pitahaye a tropické orechy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0812 90 98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Ovocie, sušené, iné ako položiek 0801 až 0806; zmesi orechov alebo sušeného ovocia tejto kapitoly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0813 10 00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Marhule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0813 20 00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Slivky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0813 30 00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Jablká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0813 40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 ovocie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0813 40 10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Broskyne, vrátane nektáriniek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5.6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0813 40 30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Hrušky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6.4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0813 40 50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Papáje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0813 40 60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Tamarindy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0813 40 70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Jabĺčka kešu, liči, jackfruit, sapoty, plody mučenky, caramboly a pitahaye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0813 40 95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0813 50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Zmesi orechov alebo sušeného ovocia tejto kapitoly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Zmesi sušeného ovocia, iné ako v položkách 0801 až 0806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Neobsahujúce slivky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0813 50 12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Z papájí, tamarínd, jabĺčok kešu, liči, jackfruitu, sapot, plodov mučenky, caramboly a pitahaye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0813 50 15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0813 50 19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Obsahujúce slivky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Zmesi výlučne zo sušených orechov položky 0801 a 0802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0813 50 31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Z tropických orechov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0813 50 39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 zmesi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0813 50 91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Bez sliviek a fíg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0813 50 99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0814 00 00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Šupy citrusových plodov alebo melónov (vrátane vodových melónov), čerstvé, mrazené, sušené alebo dočasne konzervované v slanom náleve, v sírnej vode alebo ostatných konzervačných roztokoch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KAPITOLA 9 – KÁVA, ČAJ, MATÉ A KORENINY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Káva, tiež pražená alebo dekofeínovaná; kávové plevy a šupky; kávové náhradky obsahujúce kávu v akomkoľvek pomere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Nepražená káva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0901 11 00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 kofeínom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0901 12 00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Dekofeínovaná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Pražená káva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0901 21 00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S kofeínom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0901 22 00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Dekofeínovaná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0901 90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0901 90 10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Kávové plevy a šupky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0901 90 90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Kávové náhradky obsahujúce kávu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9C586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Čaj, tiež aromatizovaný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0902 10 00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Zelený čaj (nefermentovaný) v bezprostrednom obale s obsahom nepresahujúcim 3 kg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0902 20 00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Ostatný zelený čaj (nefermentovaný)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0902 30 00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Čierny čaj (fermentovaný) a čiastočne fermentovaný čaj, v bezprostrednom obale s obsahom nepresahujúcim 3 kg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0902 40 00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Ostatný čierny čaj (fermentovaný) a ostatný čiastočne fermentovaný čaj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0903 00 00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Maté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Korenie rodu Piper; sušené alebo drvené alebo mleté plody rodu Capsicum alebo rodu Pimenta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Korenie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0904 11 00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Nedrvené ani nemleté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0904 12 00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Drvené alebo mleté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0904 20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Plody rodu Capsicum alebo rodu Pimenta sušené, alebo drvené alebo mleté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Nedrvené ani nemleté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0904 20 10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Sladké papriky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D8650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0904 20 30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0904 20 90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Drvené alebo mleté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0905 00 00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Vanilka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Škorica a kvety škoricovníka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Nedrvené ani nemleté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0906 11 00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Škorica (Cinnamomum zeylanicum Blume)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0906 19 00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0906 20 00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Drvené alebo mleté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0907 00 00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Klinčeky (celé plody, klinčeky a stopky)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Muškátové oriešky, muškátový kvet a kardamómy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0908 10 00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Muškátové oriešky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0908 20 00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Muškátový kvet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0908 30 00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Kardamómy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Semená anízu, badiánu, fenikla, koriandra, rasce alebo korenistej rasce; bobuľky borievky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D8650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0909 10 00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Semefná anízu alebo badiánu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0909 20 00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Semená koriandra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0909 30 00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Semená rasce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0909 40 00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Semená korenistej rasce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0909 50 00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Semená fenikla; bobuľky borievky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Zázvor, šafrán, kurkuma, tymián, bobkový list, karí a ostatné korenie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0910 10 00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Zázvor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0910 20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Šafrán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0910 20 10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Nedrvený ani nemletý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0910 20 90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Drvený alebo mletý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0910 30 00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Kurkuma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 korenie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0910 91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Zmesi, zodpovedajúce poznámke 1 b) tejto kapitoly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0910 91 10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Nedrvené ani nemleté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D8650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0910 91 90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Drvené alebo mleté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0910 99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0910 99 10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Semená senovky gréckej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Tymián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Nedrvené ani nemleté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0910 99 31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Materina dúška (Thymus serpyllum)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0910 99 33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0910 99 39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Drvený alebo mletý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0910 99 50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Bobkový list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0910 99 60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Karí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0910 99 91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Nedrvené ani nemleté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0910 99 99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Drvené alebo mleté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1E6F6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KAPITOLA 10 – OBILNINY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1E6F6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Pšenica a súraž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1001 10 00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Tvrdá pšenica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148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1001 90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1001 90 10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Špalda na siatie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Ostatná špalda, mäkká pšenica a súraž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1001 90 91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Mäkká pšenica a súraž na siatie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95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1001 90 99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95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1002 00 00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Raž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93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1003 00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Jačmeň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1003 00 10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Na siatie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93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1003 00 90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93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1004 00 00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Ovos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89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Kukurica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1005 10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Na siatie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Hybridná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D8650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1005 10 11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Dvojité hybridy a „top-cross“ hybridy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1005 10 13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Trikrát krížené hybridy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1005 10 15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Jednoduché hybridy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1005 10 19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1005 10 90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94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1005 90 00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94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Ryža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Ryža v plevách (nelúpaná alebo surová)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1006 10 10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Na siatie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Predparená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1006 10 21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okrúhlymi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211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1006 10 23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 priemernými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211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 dlhými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1006 10 25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 pomerom dĺžky k šírke väčším ako 2, ale menším ako 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211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D8650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1006 10 27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 pomerom dĺžky k šírke rovným 3 alebo väčším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211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1006 10 92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okrúhlymi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211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1006 10 94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 priemernými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211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 dlhými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1006 10 96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 pomerom dĺžky k šírke väčším ako 2, ale menším ako 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211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1006 10 98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 pomerom dĺžky k šírke rovným 3 alebo väčším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211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1006 20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Lúpaná (hnedá) ryža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Predparená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1006 20 11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okrúhlymi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264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1006 20 13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priemernými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264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dlhými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1006 20 15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 pomerom dĺžky k šírke väčším ako 2, ale menším ako 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264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1006 20 17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 pomerom dĺžky k šírke rovným 3 alebo väčším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264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D8650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1006 20 92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okrúhlymi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264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1006 20 94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priemernými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264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dlhými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1006 20 96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 pomerom dĺžky k šírke väčším ako 2, ale menším ako 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264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1006 20 98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 pomerom dĺžky k šírke rovným 3 alebo väčším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264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1006 30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Polobielená alebo bielená ryža, tiež hladená alebo leštená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Polobielená ryža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Predparená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1006 30 21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okrúhlymi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1006 30 23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 priemernými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 dlhými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1006 30 25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 pomerom dĺžky k šírke väčším ako 2, ale menším ako 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1006 30 27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 pomerom dĺžky k šírke rovným 3 alebo väčším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D8650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1006 30 42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okrúhlymi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1006 30 44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 priemernými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 dlhými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1006 30 46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 pomerom dĺžky k šírke väčším ako 2, ale menším ako 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1006 30 48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 pomerom dĺžky k šírke rovným 3 alebo väčším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Bielená ryža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Predparená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1006 30 61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okrúhlymi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1006 30 63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 priemernými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 dlhými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1006 30 65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 pomerom dĺžky k šírke väčším ako 2, ale menším ako 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1006 30 67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 pomerom dĺžky k šírke rovným 3 alebo väčším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1006 30 92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 S okrúhlymi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2977E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1006 30 94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 priemernými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 S dlhými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1006 30 96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 pomerom dĺžky k šírke väčším ako 2, ale menším ako 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1006 30 98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----- S pomerom dĺžky k šírke rovným 3 alebo väčším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1006 40 00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Zlomková ryža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128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1007 00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Zrná ciroku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1007 00 10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Špalda na siatie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1007 00 90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94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 xml:space="preserve"> Pohánka, proso a lesknica kanárska; ostatné obilniny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1008 10 00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Pohánka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37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1008 20 00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Proso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56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1008 30 00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Lesknica kanárska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1008 90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 Ostatné obilniny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1008 90 10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Triticale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93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1008 90 90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37 EUR/t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8730C" w:rsidRPr="004B12ED" w:rsidP="00AE0B79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4B12ED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</w:tbl>
    <w:p w:rsidR="0068730C" w:rsidRPr="004B12ED" w:rsidP="00AE0B79">
      <w:pPr>
        <w:bidi w:val="0"/>
        <w:spacing w:before="60" w:after="60" w:line="240" w:lineRule="auto"/>
        <w:rPr>
          <w:rFonts w:ascii="Times New Roman" w:hAnsi="Times New Roman"/>
          <w:noProof/>
          <w:sz w:val="20"/>
        </w:rPr>
      </w:pPr>
    </w:p>
    <w:p w:rsidR="0007104E" w:rsidRPr="004B12ED" w:rsidP="00AE0B79">
      <w:pPr>
        <w:bidi w:val="0"/>
        <w:spacing w:before="60" w:after="60" w:line="240" w:lineRule="auto"/>
        <w:jc w:val="center"/>
        <w:rPr>
          <w:rFonts w:ascii="Times New Roman" w:hAnsi="Times New Roman"/>
          <w:sz w:val="20"/>
        </w:rPr>
      </w:pPr>
    </w:p>
    <w:sectPr w:rsidSect="00650042">
      <w:headerReference w:type="default" r:id="rId6"/>
      <w:footerReference w:type="default" r:id="rId7"/>
      <w:headerReference w:type="first" r:id="rId8"/>
      <w:footerReference w:type="first" r:id="rId9"/>
      <w:pgSz w:w="16839" w:h="11907" w:orient="landscape" w:code="9"/>
      <w:pgMar w:top="1134" w:right="1134" w:bottom="1134" w:left="1134" w:header="1134" w:footer="1134" w:gutter="0"/>
      <w:lnNumType w:distance="0"/>
      <w:pgNumType w:start="502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">
    <w:panose1 w:val="02070409020205020404"/>
    <w:charset w:val="00"/>
    <w:family w:val="modern"/>
    <w:pitch w:val="fixed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0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0" w:usb1="00000000" w:usb2="00000000" w:usb3="00000000" w:csb0="00000001" w:csb1="00000000"/>
  </w:font>
  <w:font w:name="System">
    <w:panose1 w:val="00000000000000000000"/>
    <w:charset w:val="00"/>
    <w:family w:val="swiss"/>
    <w:pitch w:val="variable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MS Mincho">
    <w:altName w:val="Arial Unicode MS"/>
    <w:panose1 w:val="02020609040205080304"/>
    <w:charset w:val="80"/>
    <w:family w:val="roman"/>
    <w:pitch w:val="fixed"/>
    <w:sig w:usb0="00000000" w:usb1="00000000" w:usb2="00000000" w:usb3="00000000" w:csb0="00020000" w:csb1="00000000"/>
  </w:font>
  <w:font w:name="Batang">
    <w:altName w:val="Arial Unicode MS"/>
    <w:panose1 w:val="02030600000101010101"/>
    <w:charset w:val="81"/>
    <w:family w:val="auto"/>
    <w:pitch w:val="fixed"/>
    <w:sig w:usb0="00000000" w:usb1="00000000" w:usb2="00000000" w:usb3="00000000" w:csb0="00080000" w:csb1="00000000"/>
  </w:font>
  <w:font w:name="SimSun">
    <w:altName w:val="Arial Unicode MS"/>
    <w:panose1 w:val="02010600030101010101"/>
    <w:charset w:val="86"/>
    <w:family w:val="auto"/>
    <w:pitch w:val="variable"/>
    <w:sig w:usb0="00000000" w:usb1="00000000" w:usb2="00000000" w:usb3="00000000" w:csb0="00040000" w:csb1="00000000"/>
  </w:font>
  <w:font w:name="PMingLiU">
    <w:altName w:val="ˇPs?Ocu?e"/>
    <w:panose1 w:val="02010601000101010101"/>
    <w:charset w:val="88"/>
    <w:family w:val="auto"/>
    <w:pitch w:val="variable"/>
    <w:sig w:usb0="00000000" w:usb1="00000000" w:usb2="00000000" w:usb3="00000000" w:csb0="00100000" w:csb1="00000000"/>
  </w:font>
  <w:font w:name="MS Gothic">
    <w:altName w:val="?l?r SVbN"/>
    <w:panose1 w:val="020B0609070205080204"/>
    <w:charset w:val="80"/>
    <w:family w:val="modern"/>
    <w:pitch w:val="fixed"/>
    <w:sig w:usb0="00000000" w:usb1="00000000" w:usb2="00000000" w:usb3="00000000" w:csb0="00020000" w:csb1="00000000"/>
  </w:font>
  <w:font w:name="Dotum">
    <w:altName w:val="Ąě˘¬??"/>
    <w:panose1 w:val="020B0600000101010101"/>
    <w:charset w:val="81"/>
    <w:family w:val="modern"/>
    <w:pitch w:val="fixed"/>
    <w:sig w:usb0="00000000" w:usb1="00000000" w:usb2="00000000" w:usb3="00000000" w:csb0="00080000" w:csb1="00000000"/>
  </w:font>
  <w:font w:name="SimHei">
    <w:altName w:val="?¨˛¨§?"/>
    <w:panose1 w:val="02010600030101010101"/>
    <w:charset w:val="86"/>
    <w:family w:val="modern"/>
    <w:pitch w:val="fixed"/>
    <w:sig w:usb0="00000000" w:usb1="00000000" w:usb2="00000000" w:usb3="00000000" w:csb0="00040000" w:csb1="00000000"/>
  </w:font>
  <w:font w:name="MingLiU">
    <w:altName w:val="?Ocu?e"/>
    <w:panose1 w:val="02010609000101010101"/>
    <w:charset w:val="88"/>
    <w:family w:val="modern"/>
    <w:pitch w:val="fixed"/>
    <w:sig w:usb0="00000000" w:usb1="00000000" w:usb2="00000000" w:usb3="00000000" w:csb0="00100000" w:csb1="00000000"/>
  </w:font>
  <w:font w:name="Mincho">
    <w:altName w:val="??fc"/>
    <w:panose1 w:val="02020609040305080305"/>
    <w:charset w:val="80"/>
    <w:family w:val="roman"/>
    <w:pitch w:val="fixed"/>
    <w:sig w:usb0="00000000" w:usb1="00000000" w:usb2="00000000" w:usb3="00000000" w:csb0="00020000" w:csb1="00000000"/>
  </w:font>
  <w:font w:name="Gulim">
    <w:altName w:val="ˇľ?˘¬˘­"/>
    <w:panose1 w:val="020B0600000101010101"/>
    <w:charset w:val="81"/>
    <w:family w:val="roman"/>
    <w:pitch w:val="fixed"/>
    <w:sig w:usb0="00000000" w:usb1="00000000" w:usb2="00000000" w:usb3="00000000" w:csb0="00080000" w:csb1="00000000"/>
  </w:font>
  <w:font w:name="Century">
    <w:panose1 w:val="02040604050505020304"/>
    <w:charset w:val="EE"/>
    <w:family w:val="roman"/>
    <w:pitch w:val="variable"/>
    <w:sig w:usb0="00000000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0000000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0000000" w:usb1="00000000" w:usb2="00000000" w:usb3="00000000" w:csb0="00010000" w:csb1="00000000"/>
  </w:font>
  <w:font w:name="Mangal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0000000" w:usb1="00000000" w:usb2="00000000" w:usb3="00000000" w:csb0="0000009F" w:csb1="00000000"/>
  </w:font>
  <w:font w:name="Vrinda">
    <w:panose1 w:val="01010600010101010101"/>
    <w:charset w:val="00"/>
    <w:family w:val="auto"/>
    <w:pitch w:val="variable"/>
    <w:sig w:usb0="00000000" w:usb1="00000000" w:usb2="00000000" w:usb3="00000000" w:csb0="00000001" w:csb1="00000000"/>
  </w:font>
  <w:font w:name="Raav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hrut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endnya">
    <w:panose1 w:val="00000400000000000000"/>
    <w:charset w:val="01"/>
    <w:family w:val="roman"/>
    <w:pitch w:val="variable"/>
    <w:sig w:usb0="00000000" w:usb1="00000000" w:usb2="00000000" w:usb3="00000000" w:csb0="00000000" w:csb1="00000000"/>
  </w:font>
  <w:font w:name="Gautam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Tung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Estrangelo Edessa">
    <w:panose1 w:val="020B0604020202020204"/>
    <w:charset w:val="00"/>
    <w:family w:val="script"/>
    <w:pitch w:val="variable"/>
    <w:sig w:usb0="00000000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Arial Narrow">
    <w:panose1 w:val="020B0506020202030204"/>
    <w:charset w:val="EE"/>
    <w:family w:val="swiss"/>
    <w:pitch w:val="variable"/>
    <w:sig w:usb0="00000000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EUAlbertina-Regular-Identity-H">
    <w:altName w:val="Arial Unicode MS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EUAlbertina">
    <w:altName w:val="Times New Roman"/>
    <w:panose1 w:val="00000000000000000000"/>
    <w:charset w:val="EE"/>
    <w:family w:val="roman"/>
    <w:pitch w:val="default"/>
    <w:sig w:usb0="00000000" w:usb1="00000000" w:usb2="00000000" w:usb3="00000000" w:csb0="00000003" w:csb1="00000000"/>
  </w:font>
  <w:font w:name="¹ÙÅÁ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0000000" w:usb2="00000000" w:usb3="00000000" w:csb0="00080001" w:csb1="00000000"/>
  </w:font>
  <w:font w:name="BatangChe">
    <w:altName w:val="Arial Unicode MS"/>
    <w:panose1 w:val="02030609000101010101"/>
    <w:charset w:val="81"/>
    <w:family w:val="modern"/>
    <w:pitch w:val="fixed"/>
    <w:sig w:usb0="00000000" w:usb1="00000000" w:usb2="00000000" w:usb3="00000000" w:csb0="0008009F" w:csb1="00000000"/>
  </w:font>
  <w:font w:name="Bookman">
    <w:altName w:val="Bookman Old Style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Times">
    <w:panose1 w:val="00000000000000000000"/>
    <w:charset w:val="EE"/>
    <w:family w:val="roman"/>
    <w:pitch w:val="variable"/>
    <w:sig w:usb0="00000000" w:usb1="00000000" w:usb2="00000000" w:usb3="00000000" w:csb0="000001FF" w:csb1="00000000"/>
  </w:font>
  <w:font w:name="Book Antiqua">
    <w:panose1 w:val="02040602050305030304"/>
    <w:charset w:val="EE"/>
    <w:family w:val="roman"/>
    <w:pitch w:val="variable"/>
    <w:sig w:usb0="00000000" w:usb1="00000000" w:usb2="00000000" w:usb3="00000000" w:csb0="0000009F" w:csb1="00000000"/>
  </w:font>
  <w:font w:name="CG Times"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00000000" w:usb2="00000000" w:usb3="00000000" w:csb0="80000000" w:csb1="00000000"/>
  </w:font>
  <w:font w:name="Lucida Console">
    <w:panose1 w:val="020B0609040504020204"/>
    <w:charset w:val="EE"/>
    <w:family w:val="modern"/>
    <w:pitch w:val="fixed"/>
    <w:sig w:usb0="00000000" w:usb1="00000000" w:usb2="00000000" w:usb3="00000000" w:csb0="0000001F" w:csb1="00000000"/>
  </w:font>
  <w:font w:name="Lucida Sans Unicode">
    <w:panose1 w:val="020B0602030504020204"/>
    <w:charset w:val="EE"/>
    <w:family w:val="swiss"/>
    <w:pitch w:val="variable"/>
    <w:sig w:usb0="00000000" w:usb1="00000000" w:usb2="00000000" w:usb3="00000000" w:csb0="0000003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000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000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000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000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000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00000000" w:usb1="00000000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000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00000000" w:usb2="00000000" w:usb3="00000000" w:csb0="80000000" w:csb1="00000000"/>
  </w:font>
  <w:font w:name="MV Bol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00000000" w:usb1="00000000" w:usb2="00000000" w:usb3="00000000" w:csb0="000101FF" w:csb1="00000000"/>
  </w:font>
  <w:font w:name="@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Bookman Old Style">
    <w:panose1 w:val="02050604050505020204"/>
    <w:charset w:val="EE"/>
    <w:family w:val="roman"/>
    <w:pitch w:val="variable"/>
    <w:sig w:usb0="00000000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000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000" w:usb1="00000000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0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000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0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0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0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0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00000000" w:usb2="00000000" w:usb3="00000000" w:csb0="80000000" w:csb1="00000000"/>
  </w:font>
  <w:font w:name="Candara">
    <w:panose1 w:val="020E0502030303020204"/>
    <w:charset w:val="EE"/>
    <w:family w:val="swiss"/>
    <w:pitch w:val="variable"/>
    <w:sig w:usb0="00000000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00000000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00000000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00000000" w:usb1="00000000" w:usb2="00000000" w:usb3="00000000" w:csb0="0000009F" w:csb1="00000000"/>
  </w:font>
  <w:font w:name="@Batang">
    <w:panose1 w:val="00000000000000000000"/>
    <w:charset w:val="81"/>
    <w:family w:val="auto"/>
    <w:pitch w:val="fixed"/>
    <w:sig w:usb0="00000000" w:usb1="00000000" w:usb2="00000000" w:usb3="00000000" w:csb0="00080000" w:csb1="00000000"/>
  </w:font>
  <w:font w:name="@Gulim">
    <w:panose1 w:val="00000000000000000000"/>
    <w:charset w:val="81"/>
    <w:family w:val="roman"/>
    <w:pitch w:val="fixed"/>
    <w:sig w:usb0="00000000" w:usb1="00000000" w:usb2="00000000" w:usb3="00000000" w:csb0="00080000" w:csb1="00000000"/>
  </w:font>
  <w:font w:name="@Malgun Gothic">
    <w:panose1 w:val="00000000000000000000"/>
    <w:charset w:val="81"/>
    <w:family w:val="swiss"/>
    <w:pitch w:val="variable"/>
    <w:sig w:usb0="00000000" w:usb1="00000000" w:usb2="00000000" w:usb3="00000000" w:csb0="00080001" w:csb1="00000000"/>
  </w:font>
  <w:font w:name="@BatangChe">
    <w:panose1 w:val="00000000000000000000"/>
    <w:charset w:val="81"/>
    <w:family w:val="modern"/>
    <w:pitch w:val="fixed"/>
    <w:sig w:usb0="00000000" w:usb1="00000000" w:usb2="00000000" w:usb3="00000000" w:csb0="0008009F" w:csb1="00000000"/>
  </w:font>
  <w:font w:name="@Dotum">
    <w:panose1 w:val="00000000000000000000"/>
    <w:charset w:val="81"/>
    <w:family w:val="modern"/>
    <w:pitch w:val="fixed"/>
    <w:sig w:usb0="00000000" w:usb1="00000000" w:usb2="00000000" w:usb3="00000000" w:csb0="00080000" w:csb1="00000000"/>
  </w:font>
  <w:font w:name="@MS Mincho">
    <w:panose1 w:val="00000000000000000000"/>
    <w:charset w:val="80"/>
    <w:family w:val="roman"/>
    <w:pitch w:val="fixed"/>
    <w:sig w:usb0="00000000" w:usb1="00000000" w:usb2="00000000" w:usb3="00000000" w:csb0="00020000" w:csb1="00000000"/>
  </w:font>
  <w:font w:name="Times New (W1)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TimesNewRoman">
    <w:altName w:val="Times New Roman"/>
    <w:panose1 w:val="00000000000000000000"/>
    <w:charset w:val="CC"/>
    <w:family w:val="roman"/>
    <w:pitch w:val="default"/>
    <w:sig w:usb0="00000000" w:usb1="00000000" w:usb2="00000000" w:usb3="00000000" w:csb0="00000005" w:csb1="00000000"/>
  </w:font>
  <w:font w:name="Times-Roman">
    <w:altName w:val="Times New Roman"/>
    <w:panose1 w:val="00000000000000000000"/>
    <w:charset w:val="4D"/>
    <w:family w:val="roman"/>
    <w:pitch w:val="default"/>
    <w:sig w:usb0="00000000" w:usb1="00000000" w:usb2="00000000" w:usb3="00000000" w:csb0="00000000" w:csb1="00000000"/>
  </w:font>
  <w:font w:name="Microsoft Sans Serif (Vietnames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S Reference Sans Serif (Vietna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AC C Times">
    <w:altName w:val="Courier New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@SimSun">
    <w:panose1 w:val="00000000000000000000"/>
    <w:charset w:val="86"/>
    <w:family w:val="auto"/>
    <w:pitch w:val="variable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5EA">
    <w:pPr>
      <w:pStyle w:val="Footer"/>
      <w:pBdr>
        <w:bottom w:val="single" w:sz="4" w:space="1" w:color="auto"/>
      </w:pBdr>
      <w:bidi w:val="0"/>
      <w:spacing w:after="60"/>
      <w:rPr>
        <w:rFonts w:ascii="Times New Roman" w:hAnsi="Times New Roman"/>
      </w:rPr>
    </w:pPr>
  </w:p>
  <w:p w:rsidR="00E005EA">
    <w:pPr>
      <w:pStyle w:val="Footer"/>
      <w:bidi w:val="0"/>
      <w:rPr>
        <w:rFonts w:ascii="Times New Roman" w:hAnsi="Times New Roman"/>
      </w:rPr>
    </w:pPr>
    <w:bookmarkStart w:id="13" w:name="CoteFooter"/>
    <w:bookmarkEnd w:id="13"/>
    <w:r>
      <w:rPr>
        <w:rFonts w:ascii="Times New Roman" w:hAnsi="Times New Roman"/>
      </w:rPr>
      <w:t>14764/11 ADD 5</w:t>
      <w:tab/>
    </w:r>
    <w:bookmarkStart w:id="14" w:name="SuplCote"/>
    <w:bookmarkEnd w:id="14"/>
    <w:r>
      <w:rPr>
        <w:rFonts w:ascii="Times New Roman" w:hAnsi="Times New Roman"/>
      </w:rPr>
      <w:tab/>
    </w:r>
    <w:bookmarkStart w:id="15" w:name="Init"/>
    <w:bookmarkEnd w:id="15"/>
    <w:r>
      <w:rPr>
        <w:rFonts w:ascii="Times New Roman" w:hAnsi="Times New Roman"/>
      </w:rPr>
      <w:t>AK/su</w:t>
      <w:tab/>
    </w:r>
  </w:p>
  <w:p w:rsidR="00E005EA">
    <w:pPr>
      <w:pStyle w:val="Footer"/>
      <w:tabs>
        <w:tab w:val="clear" w:pos="7371"/>
      </w:tabs>
      <w:bidi w:val="0"/>
      <w:spacing w:line="280" w:lineRule="exact"/>
      <w:rPr>
        <w:rFonts w:ascii="Times New Roman" w:hAnsi="Times New Roman"/>
      </w:rPr>
    </w:pPr>
    <w:r>
      <w:rPr>
        <w:rFonts w:ascii="Times New Roman" w:hAnsi="Times New Roman"/>
      </w:rPr>
      <w:tab/>
    </w:r>
    <w:bookmarkStart w:id="16" w:name="DG"/>
    <w:bookmarkEnd w:id="16"/>
    <w:r>
      <w:rPr>
        <w:rFonts w:ascii="Times New Roman" w:hAnsi="Times New Roman"/>
      </w:rPr>
      <w:t>DG C</w:t>
      <w:tab/>
    </w:r>
    <w:bookmarkStart w:id="17" w:name="FooterCoteSec"/>
    <w:r>
      <w:rPr>
        <w:rFonts w:ascii="Times New Roman" w:hAnsi="Times New Roman"/>
        <w:b/>
        <w:position w:val="-4"/>
        <w:sz w:val="36"/>
      </w:rPr>
      <w:t xml:space="preserve"> </w:t>
    </w:r>
    <w:bookmarkEnd w:id="17"/>
    <w:r>
      <w:rPr>
        <w:rFonts w:ascii="Times New Roman" w:hAnsi="Times New Roman"/>
        <w:b/>
        <w:position w:val="-4"/>
        <w:sz w:val="36"/>
      </w:rPr>
      <w:t> </w:t>
    </w:r>
    <w:bookmarkStart w:id="18" w:name="Langue"/>
    <w:r>
      <w:rPr>
        <w:rFonts w:ascii="Times New Roman" w:hAnsi="Times New Roman"/>
        <w:b/>
        <w:position w:val="-4"/>
        <w:sz w:val="36"/>
      </w:rPr>
      <w:t>SK</w:t>
    </w:r>
    <w:bookmarkEnd w:id="18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5EA" w:rsidP="00650042">
    <w:pPr>
      <w:pStyle w:val="Footer"/>
      <w:bidi w:val="0"/>
      <w:rPr>
        <w:rFonts w:ascii="Times New Roman" w:hAnsi="Times New Roman"/>
      </w:rPr>
    </w:pPr>
  </w:p>
  <w:p w:rsidR="00E005EA" w:rsidRPr="00650042" w:rsidP="00650042">
    <w:pPr>
      <w:pStyle w:val="Footer"/>
      <w:bidi w:val="0"/>
      <w:jc w:val="center"/>
      <w:rPr>
        <w:rFonts w:ascii="Times New Roman" w:hAnsi="Times New Roman"/>
        <w:lang w:val="fr-BE"/>
      </w:rPr>
    </w:pPr>
    <w:r w:rsidRPr="0021569C">
      <w:rPr>
        <w:rFonts w:ascii="Times New Roman" w:hAnsi="Times New Roman"/>
        <w:lang w:val="fr-BE"/>
      </w:rPr>
      <w:t>EU/CO/PE/</w:t>
    </w:r>
    <w:r>
      <w:rPr>
        <w:rFonts w:ascii="Times New Roman" w:hAnsi="Times New Roman"/>
        <w:lang w:val="fr-BE"/>
      </w:rPr>
      <w:t>Príloha</w:t>
    </w:r>
    <w:r w:rsidRPr="0021569C">
      <w:rPr>
        <w:rFonts w:ascii="Times New Roman" w:hAnsi="Times New Roman"/>
        <w:lang w:val="fr-BE"/>
      </w:rPr>
      <w:t xml:space="preserve"> I/</w:t>
    </w:r>
    <w:r>
      <w:rPr>
        <w:rFonts w:ascii="Times New Roman" w:hAnsi="Times New Roman"/>
        <w:lang w:val="fr-BE"/>
      </w:rPr>
      <w:t>sk</w:t>
    </w:r>
    <w:r w:rsidRPr="0021569C">
      <w:rPr>
        <w:rFonts w:ascii="Times New Roman" w:hAnsi="Times New Roman"/>
        <w:lang w:val="fr-BE"/>
      </w:rPr>
      <w:t xml:space="preserve"> </w:t>
    </w: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 PAGE </w:instrText>
    </w:r>
    <w:r>
      <w:rPr>
        <w:rStyle w:val="PageNumber"/>
        <w:rFonts w:ascii="Times New Roman" w:hAnsi="Times New Roman"/>
      </w:rPr>
      <w:fldChar w:fldCharType="separate"/>
    </w:r>
    <w:r w:rsidR="000100BB">
      <w:rPr>
        <w:rStyle w:val="PageNumber"/>
        <w:rFonts w:ascii="Times New Roman" w:hAnsi="Times New Roman"/>
        <w:noProof/>
      </w:rPr>
      <w:t>502</w:t>
    </w:r>
    <w:r>
      <w:rPr>
        <w:rStyle w:val="PageNumber"/>
        <w:rFonts w:ascii="Times New Roman" w:hAnsi="Times New Roman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5EA" w:rsidRPr="00CA2B34" w:rsidP="0068730C">
    <w:pPr>
      <w:pStyle w:val="FooterLandscape"/>
      <w:bidi w:val="0"/>
      <w:rPr>
        <w:rFonts w:ascii="Times New Roman" w:hAnsi="Times New Roman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5EA" w:rsidRPr="00CA2B34" w:rsidP="0068730C">
    <w:pPr>
      <w:pStyle w:val="HeaderLandscape"/>
      <w:bidi w:val="0"/>
      <w:rPr>
        <w:rFonts w:ascii="Times New Roman" w:hAnsi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5EA" w:rsidRPr="00CA2B34" w:rsidP="0068730C">
    <w:pPr>
      <w:pStyle w:val="HeaderLandscape"/>
      <w:bidi w:val="0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4273"/>
    <w:multiLevelType w:val="singleLevel"/>
    <w:tmpl w:val="6276CDDE"/>
    <w:lvl w:ilvl="0">
      <w:start w:val="1"/>
      <w:numFmt w:val="upperRoman"/>
      <w:pStyle w:val="Par-dash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">
    <w:nsid w:val="22CA659A"/>
    <w:multiLevelType w:val="singleLevel"/>
    <w:tmpl w:val="7B9C897A"/>
    <w:lvl w:ilvl="0">
      <w:start w:val="1"/>
      <w:numFmt w:val="bullet"/>
      <w:pStyle w:val="EntLogo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</w:abstractNum>
  <w:abstractNum w:abstractNumId="2">
    <w:nsid w:val="22D918D1"/>
    <w:multiLevelType w:val="multilevel"/>
    <w:tmpl w:val="DE2606C8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4">
      <w:start w:val="1"/>
      <w:numFmt w:val="none"/>
      <w:lvlJc w:val="left"/>
      <w:pPr>
        <w:tabs>
          <w:tab w:val="num" w:pos="360"/>
        </w:tabs>
        <w:ind w:left="0" w:firstLine="0"/>
      </w:pPr>
      <w:rPr>
        <w:rFonts w:cs="Times New Roman"/>
        <w:rtl w:val="0"/>
        <w:cs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</w:abstractNum>
  <w:abstractNum w:abstractNumId="3">
    <w:nsid w:val="2AF76E7A"/>
    <w:multiLevelType w:val="singleLevel"/>
    <w:tmpl w:val="C74C5A32"/>
    <w:name w:val="Bullet 1"/>
    <w:lvl w:ilvl="0">
      <w:start w:val="1"/>
      <w:numFmt w:val="bullet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4">
    <w:nsid w:val="2D2D468B"/>
    <w:multiLevelType w:val="singleLevel"/>
    <w:tmpl w:val="A18042A8"/>
    <w:lvl w:ilvl="0">
      <w:start w:val="1"/>
      <w:numFmt w:val="upperLetter"/>
      <w:pStyle w:val="TOC3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5">
    <w:nsid w:val="2DB37182"/>
    <w:multiLevelType w:val="singleLevel"/>
    <w:tmpl w:val="F612DBDC"/>
    <w:lvl w:ilvl="0">
      <w:start w:val="1"/>
      <w:numFmt w:val="lowerRoman"/>
      <w:lvlText w:val="(%1)"/>
      <w:lvlJc w:val="left"/>
      <w:pPr>
        <w:tabs>
          <w:tab w:val="num" w:pos="720"/>
        </w:tabs>
        <w:ind w:left="567" w:hanging="567"/>
      </w:pPr>
      <w:rPr>
        <w:rFonts w:cs="Times New Roman"/>
        <w:rtl w:val="0"/>
        <w:cs w:val="0"/>
      </w:rPr>
    </w:lvl>
  </w:abstractNum>
  <w:abstractNum w:abstractNumId="6">
    <w:nsid w:val="394F5925"/>
    <w:multiLevelType w:val="singleLevel"/>
    <w:tmpl w:val="395C08BE"/>
    <w:lvl w:ilvl="0">
      <w:start w:val="1"/>
      <w:numFmt w:val="decimal"/>
      <w:pStyle w:val="Par-number11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7">
    <w:nsid w:val="3A5459E8"/>
    <w:multiLevelType w:val="singleLevel"/>
    <w:tmpl w:val="2188C922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>
    <w:nsid w:val="3BA736C9"/>
    <w:multiLevelType w:val="singleLevel"/>
    <w:tmpl w:val="F00A6C0C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">
    <w:nsid w:val="3C90278F"/>
    <w:multiLevelType w:val="singleLevel"/>
    <w:tmpl w:val="0FE08974"/>
    <w:name w:val="Tiret 3"/>
    <w:lvl w:ilvl="0">
      <w:start w:val="1"/>
      <w:numFmt w:val="bullet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0">
    <w:nsid w:val="3DD66C9D"/>
    <w:multiLevelType w:val="singleLevel"/>
    <w:tmpl w:val="E5905DC2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1">
    <w:nsid w:val="3FC80B1B"/>
    <w:multiLevelType w:val="singleLevel"/>
    <w:tmpl w:val="C11CD6E2"/>
    <w:lvl w:ilvl="0">
      <w:start w:val="1"/>
      <w:numFmt w:val="decimal"/>
      <w:pStyle w:val="EntEmet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2">
    <w:nsid w:val="436E0A5D"/>
    <w:multiLevelType w:val="singleLevel"/>
    <w:tmpl w:val="9C807126"/>
    <w:lvl w:ilvl="0">
      <w:start w:val="1"/>
      <w:numFmt w:val="bullet"/>
      <w:pStyle w:val="TOC1"/>
      <w:lvlText w:val="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3">
    <w:nsid w:val="48842C30"/>
    <w:multiLevelType w:val="singleLevel"/>
    <w:tmpl w:val="4FA60B90"/>
    <w:name w:val="Bullet 4"/>
    <w:lvl w:ilvl="0">
      <w:start w:val="1"/>
      <w:numFmt w:val="bullet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14">
    <w:nsid w:val="4D7C506F"/>
    <w:multiLevelType w:val="singleLevel"/>
    <w:tmpl w:val="7BEC95BA"/>
    <w:name w:val="Considérant__1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15">
    <w:nsid w:val="54593082"/>
    <w:multiLevelType w:val="singleLevel"/>
    <w:tmpl w:val="EDE069AC"/>
    <w:name w:val="Bullet 0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6">
    <w:nsid w:val="568864DC"/>
    <w:multiLevelType w:val="singleLevel"/>
    <w:tmpl w:val="485EBDAC"/>
    <w:name w:val="Tiret 4"/>
    <w:lvl w:ilvl="0">
      <w:start w:val="1"/>
      <w:numFmt w:val="bullet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7">
    <w:nsid w:val="5F342530"/>
    <w:multiLevelType w:val="singleLevel"/>
    <w:tmpl w:val="D5444702"/>
    <w:name w:val="Bullet 3"/>
    <w:lvl w:ilvl="0">
      <w:start w:val="1"/>
      <w:numFmt w:val="bullet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8">
    <w:nsid w:val="5F9C40AA"/>
    <w:multiLevelType w:val="singleLevel"/>
    <w:tmpl w:val="B89CB5A2"/>
    <w:name w:val="Bullet 2"/>
    <w:lvl w:ilvl="0">
      <w:start w:val="1"/>
      <w:numFmt w:val="bullet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19">
    <w:nsid w:val="62970F71"/>
    <w:multiLevelType w:val="singleLevel"/>
    <w:tmpl w:val="5AFA8C72"/>
    <w:name w:val="Tiret 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0">
    <w:nsid w:val="69995580"/>
    <w:multiLevelType w:val="singleLevel"/>
    <w:tmpl w:val="75CC7CBA"/>
    <w:name w:val="Considéran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21">
    <w:nsid w:val="6E4E71E4"/>
    <w:multiLevelType w:val="singleLevel"/>
    <w:tmpl w:val="21145626"/>
    <w:lvl w:ilvl="0">
      <w:start w:val="1"/>
      <w:numFmt w:val="decimal"/>
      <w:pStyle w:val="Par-numberI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22">
    <w:nsid w:val="711167E2"/>
    <w:multiLevelType w:val="multilevel"/>
    <w:tmpl w:val="C3843A7A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</w:abstractNum>
  <w:abstractNum w:abstractNumId="23">
    <w:nsid w:val="79FA34D6"/>
    <w:multiLevelType w:val="singleLevel"/>
    <w:tmpl w:val="41326E50"/>
    <w:name w:val="Heading"/>
    <w:lvl w:ilvl="0">
      <w:start w:val="1"/>
      <w:numFmt w:val="bullet"/>
      <w:pStyle w:val="Par-equal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4">
    <w:nsid w:val="7BE95D7F"/>
    <w:multiLevelType w:val="multilevel"/>
    <w:tmpl w:val="F126F780"/>
    <w:name w:val="Point"/>
    <w:lvl w:ilvl="0">
      <w:start w:val="1"/>
      <w:numFmt w:val="decimal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  <w:rPr>
        <w:rFonts w:cs="Times New Roman"/>
        <w:rtl w:val="0"/>
        <w:cs w:val="0"/>
      </w:rPr>
    </w:lvl>
  </w:abstractNum>
  <w:num w:numId="1">
    <w:abstractNumId w:val="5"/>
  </w:num>
  <w:num w:numId="2">
    <w:abstractNumId w:val="10"/>
  </w:num>
  <w:num w:numId="3">
    <w:abstractNumId w:val="23"/>
  </w:num>
  <w:num w:numId="4">
    <w:abstractNumId w:val="1"/>
  </w:num>
  <w:num w:numId="5">
    <w:abstractNumId w:val="12"/>
  </w:num>
  <w:num w:numId="6">
    <w:abstractNumId w:val="6"/>
  </w:num>
  <w:num w:numId="7">
    <w:abstractNumId w:val="11"/>
  </w:num>
  <w:num w:numId="8">
    <w:abstractNumId w:val="21"/>
  </w:num>
  <w:num w:numId="9">
    <w:abstractNumId w:val="4"/>
  </w:num>
  <w:num w:numId="10">
    <w:abstractNumId w:val="0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8"/>
  </w:num>
  <w:num w:numId="16">
    <w:abstractNumId w:val="7"/>
  </w:num>
  <w:num w:numId="17">
    <w:abstractNumId w:val="19"/>
  </w:num>
  <w:num w:numId="18">
    <w:abstractNumId w:val="9"/>
  </w:num>
  <w:num w:numId="19">
    <w:abstractNumId w:val="16"/>
  </w:num>
  <w:num w:numId="20">
    <w:abstractNumId w:val="22"/>
  </w:num>
  <w:num w:numId="21">
    <w:abstractNumId w:val="24"/>
  </w:num>
  <w:num w:numId="22">
    <w:abstractNumId w:val="15"/>
  </w:num>
  <w:num w:numId="23">
    <w:abstractNumId w:val="3"/>
  </w:num>
  <w:num w:numId="24">
    <w:abstractNumId w:val="18"/>
  </w:num>
  <w:num w:numId="25">
    <w:abstractNumId w:val="17"/>
  </w:num>
  <w:num w:numId="26">
    <w:abstractNumId w:val="13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567"/>
  <w:drawingGridHorizontalSpacing w:val="120"/>
  <w:displayHorizontalDrawingGridEvery w:val="0"/>
  <w:displayVerticalDrawingGridEvery w:val="0"/>
  <w:noPunctuationKerning/>
  <w:characterSpacingControl w:val="doNotCompress"/>
  <w:footnotePr>
    <w:numRestart w:val="eachPage"/>
  </w:footnotePr>
  <w:endnotePr>
    <w:numFmt w:val="decimal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543C7"/>
    <w:rsid w:val="00000C4A"/>
    <w:rsid w:val="000055F6"/>
    <w:rsid w:val="000100BB"/>
    <w:rsid w:val="00055C0F"/>
    <w:rsid w:val="0007104E"/>
    <w:rsid w:val="00095462"/>
    <w:rsid w:val="000C0CE5"/>
    <w:rsid w:val="000F7A4B"/>
    <w:rsid w:val="00127DE6"/>
    <w:rsid w:val="00130307"/>
    <w:rsid w:val="00142A29"/>
    <w:rsid w:val="0015674F"/>
    <w:rsid w:val="001C4CB3"/>
    <w:rsid w:val="001D22A1"/>
    <w:rsid w:val="001E6F6B"/>
    <w:rsid w:val="0021429E"/>
    <w:rsid w:val="0021569C"/>
    <w:rsid w:val="002213E5"/>
    <w:rsid w:val="002634E2"/>
    <w:rsid w:val="00293F61"/>
    <w:rsid w:val="002977EC"/>
    <w:rsid w:val="002B51E8"/>
    <w:rsid w:val="002B77F9"/>
    <w:rsid w:val="002D586E"/>
    <w:rsid w:val="002E5515"/>
    <w:rsid w:val="002F759B"/>
    <w:rsid w:val="003327A2"/>
    <w:rsid w:val="0038597C"/>
    <w:rsid w:val="003A2248"/>
    <w:rsid w:val="003A4C0D"/>
    <w:rsid w:val="003A6F3C"/>
    <w:rsid w:val="003D72F6"/>
    <w:rsid w:val="003F7E6C"/>
    <w:rsid w:val="0044522E"/>
    <w:rsid w:val="00457E3B"/>
    <w:rsid w:val="00494021"/>
    <w:rsid w:val="0049672E"/>
    <w:rsid w:val="004B12ED"/>
    <w:rsid w:val="004B5916"/>
    <w:rsid w:val="004C65E9"/>
    <w:rsid w:val="004F1561"/>
    <w:rsid w:val="004F15AB"/>
    <w:rsid w:val="00533506"/>
    <w:rsid w:val="00551EA9"/>
    <w:rsid w:val="00555E9C"/>
    <w:rsid w:val="005661F3"/>
    <w:rsid w:val="005B1283"/>
    <w:rsid w:val="005D240F"/>
    <w:rsid w:val="005D293B"/>
    <w:rsid w:val="00641F6D"/>
    <w:rsid w:val="00650042"/>
    <w:rsid w:val="00665221"/>
    <w:rsid w:val="006754D0"/>
    <w:rsid w:val="00686361"/>
    <w:rsid w:val="0068730C"/>
    <w:rsid w:val="0071012A"/>
    <w:rsid w:val="00721D37"/>
    <w:rsid w:val="00725842"/>
    <w:rsid w:val="0072590D"/>
    <w:rsid w:val="00727A1A"/>
    <w:rsid w:val="00727EC8"/>
    <w:rsid w:val="007534E2"/>
    <w:rsid w:val="00764CBE"/>
    <w:rsid w:val="007C4874"/>
    <w:rsid w:val="007F2FC6"/>
    <w:rsid w:val="008506EB"/>
    <w:rsid w:val="008543C7"/>
    <w:rsid w:val="00863446"/>
    <w:rsid w:val="009960A0"/>
    <w:rsid w:val="00997758"/>
    <w:rsid w:val="009C5869"/>
    <w:rsid w:val="009D428B"/>
    <w:rsid w:val="009F3506"/>
    <w:rsid w:val="00A11909"/>
    <w:rsid w:val="00AA44C0"/>
    <w:rsid w:val="00AB7AAA"/>
    <w:rsid w:val="00AE0B79"/>
    <w:rsid w:val="00B204CF"/>
    <w:rsid w:val="00B24558"/>
    <w:rsid w:val="00B6235D"/>
    <w:rsid w:val="00C171FA"/>
    <w:rsid w:val="00C474DB"/>
    <w:rsid w:val="00C5308B"/>
    <w:rsid w:val="00CA2B34"/>
    <w:rsid w:val="00CA4323"/>
    <w:rsid w:val="00CC2FC1"/>
    <w:rsid w:val="00CE65E1"/>
    <w:rsid w:val="00D13D17"/>
    <w:rsid w:val="00D259EA"/>
    <w:rsid w:val="00D54D33"/>
    <w:rsid w:val="00D77C1F"/>
    <w:rsid w:val="00D8650B"/>
    <w:rsid w:val="00D87255"/>
    <w:rsid w:val="00DD2615"/>
    <w:rsid w:val="00DE6B95"/>
    <w:rsid w:val="00DF4EC3"/>
    <w:rsid w:val="00E005EA"/>
    <w:rsid w:val="00E21A1A"/>
    <w:rsid w:val="00E52B95"/>
    <w:rsid w:val="00E5759A"/>
    <w:rsid w:val="00E97450"/>
    <w:rsid w:val="00EF7274"/>
    <w:rsid w:val="00F443D7"/>
    <w:rsid w:val="00F51D91"/>
    <w:rsid w:val="00FA0AA3"/>
    <w:rsid w:val="00FB15D7"/>
    <w:rsid w:val="00FE0890"/>
    <w:rsid w:val="00FE4484"/>
  </w:rsids>
  <w:docVars>
    <w:docVar w:name="LW_DocType" w:val="_GENSK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7C4874"/>
    <w:pPr>
      <w:framePr w:wrap="auto"/>
      <w:widowControl w:val="0"/>
      <w:autoSpaceDE/>
      <w:autoSpaceDN/>
      <w:adjustRightInd/>
      <w:spacing w:line="360" w:lineRule="auto"/>
      <w:ind w:left="0" w:right="0"/>
      <w:jc w:val="left"/>
      <w:textAlignment w:val="auto"/>
    </w:pPr>
    <w:rPr>
      <w:rFonts w:cs="Times New Roman"/>
      <w:sz w:val="24"/>
      <w:szCs w:val="20"/>
      <w:rtl w:val="0"/>
      <w:cs w:val="0"/>
      <w:lang w:val="sk-SK" w:eastAsia="fr-BE" w:bidi="ar-SA"/>
    </w:rPr>
  </w:style>
  <w:style w:type="paragraph" w:styleId="Heading1">
    <w:name w:val="heading 1"/>
    <w:basedOn w:val="Normal"/>
    <w:next w:val="Normal"/>
    <w:uiPriority w:val="99"/>
    <w:pPr>
      <w:keepNext/>
      <w:widowControl/>
      <w:numPr>
        <w:numId w:val="11"/>
      </w:numPr>
      <w:tabs>
        <w:tab w:val="num" w:pos="851"/>
      </w:tabs>
      <w:spacing w:before="360" w:after="120" w:line="240" w:lineRule="auto"/>
      <w:ind w:left="851" w:hanging="851"/>
      <w:jc w:val="both"/>
      <w:outlineLvl w:val="0"/>
    </w:pPr>
    <w:rPr>
      <w:b/>
      <w:smallCaps/>
    </w:rPr>
  </w:style>
  <w:style w:type="paragraph" w:styleId="Heading2">
    <w:name w:val="heading 2"/>
    <w:basedOn w:val="Normal"/>
    <w:next w:val="Normal"/>
    <w:uiPriority w:val="99"/>
    <w:pPr>
      <w:keepNext/>
      <w:widowControl/>
      <w:numPr>
        <w:ilvl w:val="1"/>
        <w:numId w:val="12"/>
      </w:numPr>
      <w:tabs>
        <w:tab w:val="num" w:pos="851"/>
      </w:tabs>
      <w:spacing w:before="120" w:after="120" w:line="240" w:lineRule="auto"/>
      <w:ind w:left="851" w:hanging="851"/>
      <w:jc w:val="both"/>
      <w:outlineLvl w:val="1"/>
    </w:pPr>
    <w:rPr>
      <w:b/>
    </w:rPr>
  </w:style>
  <w:style w:type="paragraph" w:styleId="Heading3">
    <w:name w:val="heading 3"/>
    <w:basedOn w:val="Normal"/>
    <w:next w:val="Normal"/>
    <w:uiPriority w:val="99"/>
    <w:pPr>
      <w:keepNext/>
      <w:widowControl/>
      <w:numPr>
        <w:ilvl w:val="2"/>
        <w:numId w:val="13"/>
      </w:numPr>
      <w:tabs>
        <w:tab w:val="num" w:pos="851"/>
      </w:tabs>
      <w:spacing w:before="120" w:after="120" w:line="240" w:lineRule="auto"/>
      <w:ind w:left="851" w:hanging="851"/>
      <w:jc w:val="both"/>
      <w:outlineLvl w:val="2"/>
    </w:pPr>
    <w:rPr>
      <w:i/>
    </w:rPr>
  </w:style>
  <w:style w:type="paragraph" w:styleId="Heading4">
    <w:name w:val="heading 4"/>
    <w:basedOn w:val="Normal"/>
    <w:next w:val="Normal"/>
    <w:uiPriority w:val="99"/>
    <w:pPr>
      <w:keepNext/>
      <w:widowControl/>
      <w:numPr>
        <w:ilvl w:val="3"/>
        <w:numId w:val="14"/>
      </w:numPr>
      <w:tabs>
        <w:tab w:val="num" w:pos="851"/>
      </w:tabs>
      <w:spacing w:before="120" w:after="120" w:line="240" w:lineRule="auto"/>
      <w:ind w:left="851" w:hanging="851"/>
      <w:jc w:val="both"/>
      <w:outlineLvl w:val="3"/>
    </w:pPr>
  </w:style>
  <w:style w:type="paragraph" w:styleId="Heading5">
    <w:name w:val="heading 5"/>
    <w:basedOn w:val="Normal"/>
    <w:next w:val="Normal"/>
    <w:uiPriority w:val="99"/>
    <w:pPr>
      <w:widowControl/>
      <w:spacing w:before="240" w:after="60" w:line="240" w:lineRule="auto"/>
      <w:jc w:val="both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uiPriority w:val="99"/>
    <w:pPr>
      <w:widowControl/>
      <w:spacing w:before="240" w:after="60" w:line="240" w:lineRule="auto"/>
      <w:jc w:val="both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uiPriority w:val="99"/>
    <w:pPr>
      <w:widowControl/>
      <w:spacing w:before="240" w:after="60" w:line="240" w:lineRule="auto"/>
      <w:jc w:val="both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uiPriority w:val="99"/>
    <w:pPr>
      <w:widowControl/>
      <w:spacing w:before="240" w:after="60" w:line="240" w:lineRule="auto"/>
      <w:jc w:val="both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uiPriority w:val="99"/>
    <w:pPr>
      <w:widowControl/>
      <w:spacing w:before="240" w:after="60" w:line="240" w:lineRule="auto"/>
      <w:jc w:val="both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pPr>
      <w:tabs>
        <w:tab w:val="center" w:pos="4820"/>
        <w:tab w:val="center" w:pos="7371"/>
        <w:tab w:val="right" w:pos="9639"/>
      </w:tabs>
      <w:spacing w:line="240" w:lineRule="auto"/>
      <w:jc w:val="left"/>
    </w:pPr>
  </w:style>
  <w:style w:type="paragraph" w:customStyle="1" w:styleId="EntInstit">
    <w:name w:val="EntInstit"/>
    <w:basedOn w:val="Normal"/>
    <w:uiPriority w:val="99"/>
    <w:pPr>
      <w:spacing w:line="240" w:lineRule="auto"/>
      <w:jc w:val="right"/>
    </w:pPr>
    <w:rPr>
      <w:b/>
    </w:rPr>
  </w:style>
  <w:style w:type="paragraph" w:customStyle="1" w:styleId="EntRefer">
    <w:name w:val="EntRefer"/>
    <w:basedOn w:val="Normal"/>
    <w:uiPriority w:val="99"/>
    <w:pPr>
      <w:spacing w:line="240" w:lineRule="auto"/>
      <w:jc w:val="left"/>
    </w:pPr>
    <w:rPr>
      <w:b/>
    </w:rPr>
  </w:style>
  <w:style w:type="paragraph" w:customStyle="1" w:styleId="Par-number1">
    <w:name w:val="Par-number 1)"/>
    <w:basedOn w:val="Normal"/>
    <w:next w:val="Normal"/>
    <w:uiPriority w:val="99"/>
    <w:pPr>
      <w:numPr>
        <w:numId w:val="7"/>
      </w:numPr>
      <w:tabs>
        <w:tab w:val="num" w:pos="567"/>
      </w:tabs>
      <w:ind w:left="567" w:hanging="567"/>
      <w:jc w:val="left"/>
    </w:pPr>
  </w:style>
  <w:style w:type="paragraph" w:customStyle="1" w:styleId="EntEmet">
    <w:name w:val="EntEmet"/>
    <w:basedOn w:val="Normal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40" w:line="240" w:lineRule="auto"/>
      <w:jc w:val="left"/>
    </w:pPr>
  </w:style>
  <w:style w:type="character" w:styleId="FootnoteReference">
    <w:name w:val="foot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styleId="FootnoteText">
    <w:name w:val="foot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paragraph" w:styleId="Header">
    <w:name w:val="header"/>
    <w:basedOn w:val="Normal"/>
    <w:uiPriority w:val="99"/>
    <w:pPr>
      <w:tabs>
        <w:tab w:val="center" w:pos="4820"/>
        <w:tab w:val="right" w:pos="7371"/>
        <w:tab w:val="right" w:pos="9639"/>
      </w:tabs>
      <w:spacing w:line="240" w:lineRule="auto"/>
      <w:jc w:val="left"/>
    </w:pPr>
  </w:style>
  <w:style w:type="paragraph" w:customStyle="1" w:styleId="Par-bullet">
    <w:name w:val="Par-bullet"/>
    <w:basedOn w:val="Normal"/>
    <w:next w:val="Normal"/>
    <w:uiPriority w:val="99"/>
    <w:pPr>
      <w:numPr>
        <w:numId w:val="3"/>
      </w:numPr>
      <w:tabs>
        <w:tab w:val="num" w:pos="567"/>
      </w:tabs>
      <w:ind w:left="567" w:hanging="567"/>
      <w:jc w:val="left"/>
    </w:pPr>
  </w:style>
  <w:style w:type="paragraph" w:customStyle="1" w:styleId="Par-equal">
    <w:name w:val="Par-equal"/>
    <w:basedOn w:val="Normal"/>
    <w:next w:val="Normal"/>
    <w:uiPriority w:val="99"/>
    <w:pPr>
      <w:numPr>
        <w:numId w:val="5"/>
      </w:numPr>
      <w:tabs>
        <w:tab w:val="num" w:pos="567"/>
      </w:tabs>
      <w:ind w:left="567" w:hanging="567"/>
      <w:jc w:val="left"/>
    </w:pPr>
  </w:style>
  <w:style w:type="paragraph" w:styleId="TOC1">
    <w:name w:val="toc 1"/>
    <w:basedOn w:val="Normal"/>
    <w:next w:val="Normal"/>
    <w:uiPriority w:val="99"/>
    <w:pPr>
      <w:tabs>
        <w:tab w:val="left" w:pos="567"/>
        <w:tab w:val="right" w:leader="dot" w:pos="9639"/>
      </w:tabs>
      <w:ind w:left="567" w:right="567" w:hanging="567"/>
      <w:jc w:val="left"/>
    </w:pPr>
  </w:style>
  <w:style w:type="paragraph" w:customStyle="1" w:styleId="Par-number10">
    <w:name w:val="Par-number (1)"/>
    <w:basedOn w:val="Normal"/>
    <w:next w:val="Normal"/>
    <w:uiPriority w:val="99"/>
    <w:pPr>
      <w:numPr>
        <w:numId w:val="6"/>
      </w:numPr>
      <w:tabs>
        <w:tab w:val="num" w:pos="567"/>
      </w:tabs>
      <w:ind w:left="567" w:hanging="567"/>
      <w:jc w:val="left"/>
    </w:pPr>
  </w:style>
  <w:style w:type="paragraph" w:customStyle="1" w:styleId="Par-number11">
    <w:name w:val="Par-number 1."/>
    <w:basedOn w:val="Normal"/>
    <w:next w:val="Normal"/>
    <w:uiPriority w:val="99"/>
    <w:pPr>
      <w:numPr>
        <w:numId w:val="8"/>
      </w:numPr>
      <w:tabs>
        <w:tab w:val="num" w:pos="567"/>
      </w:tabs>
      <w:ind w:left="567" w:hanging="567"/>
      <w:jc w:val="left"/>
    </w:pPr>
  </w:style>
  <w:style w:type="paragraph" w:customStyle="1" w:styleId="Par-numberI">
    <w:name w:val="Par-number I."/>
    <w:basedOn w:val="Normal"/>
    <w:next w:val="Normal"/>
    <w:uiPriority w:val="99"/>
    <w:pPr>
      <w:numPr>
        <w:numId w:val="10"/>
      </w:numPr>
      <w:tabs>
        <w:tab w:val="num" w:pos="567"/>
      </w:tabs>
      <w:ind w:left="567" w:hanging="567"/>
      <w:jc w:val="left"/>
    </w:pPr>
  </w:style>
  <w:style w:type="paragraph" w:customStyle="1" w:styleId="Par-dash">
    <w:name w:val="Par-dash"/>
    <w:basedOn w:val="Normal"/>
    <w:next w:val="Normal"/>
    <w:uiPriority w:val="99"/>
    <w:pPr>
      <w:numPr>
        <w:numId w:val="4"/>
      </w:numPr>
      <w:tabs>
        <w:tab w:val="num" w:pos="567"/>
      </w:tabs>
      <w:ind w:left="567" w:hanging="567"/>
      <w:jc w:val="left"/>
    </w:pPr>
  </w:style>
  <w:style w:type="paragraph" w:customStyle="1" w:styleId="EntLogo">
    <w:name w:val="EntLogo"/>
    <w:basedOn w:val="Normal"/>
    <w:next w:val="EntInstit"/>
    <w:uiPriority w:val="99"/>
    <w:pPr>
      <w:jc w:val="left"/>
    </w:pPr>
    <w:rPr>
      <w:b/>
    </w:rPr>
  </w:style>
  <w:style w:type="paragraph" w:customStyle="1" w:styleId="FooterLandscape">
    <w:name w:val="FooterLandscape"/>
    <w:basedOn w:val="Footer"/>
    <w:uiPriority w:val="99"/>
    <w:pPr>
      <w:tabs>
        <w:tab w:val="clear" w:pos="4820"/>
        <w:tab w:val="clear" w:pos="9639"/>
        <w:tab w:val="center" w:pos="11340"/>
        <w:tab w:val="right" w:pos="14572"/>
      </w:tabs>
      <w:spacing w:line="240" w:lineRule="auto"/>
      <w:jc w:val="left"/>
    </w:pPr>
  </w:style>
  <w:style w:type="paragraph" w:customStyle="1" w:styleId="Par-numberA">
    <w:name w:val="Par-number A."/>
    <w:basedOn w:val="Normal"/>
    <w:next w:val="Normal"/>
    <w:uiPriority w:val="99"/>
    <w:pPr>
      <w:numPr>
        <w:numId w:val="9"/>
      </w:numPr>
      <w:tabs>
        <w:tab w:val="num" w:pos="567"/>
      </w:tabs>
      <w:ind w:left="567" w:hanging="567"/>
      <w:jc w:val="left"/>
    </w:pPr>
  </w:style>
  <w:style w:type="paragraph" w:styleId="TOC2">
    <w:name w:val="toc 2"/>
    <w:basedOn w:val="Normal"/>
    <w:next w:val="Normal"/>
    <w:uiPriority w:val="99"/>
    <w:pPr>
      <w:tabs>
        <w:tab w:val="left" w:pos="1134"/>
        <w:tab w:val="right" w:leader="dot" w:pos="9639"/>
      </w:tabs>
      <w:ind w:left="1134" w:right="567" w:hanging="567"/>
      <w:jc w:val="left"/>
    </w:pPr>
  </w:style>
  <w:style w:type="paragraph" w:styleId="TOC3">
    <w:name w:val="toc 3"/>
    <w:basedOn w:val="Normal"/>
    <w:next w:val="Normal"/>
    <w:uiPriority w:val="99"/>
    <w:pPr>
      <w:tabs>
        <w:tab w:val="left" w:pos="1701"/>
        <w:tab w:val="right" w:leader="dot" w:pos="9639"/>
      </w:tabs>
      <w:ind w:left="1701" w:right="567" w:hanging="567"/>
      <w:jc w:val="left"/>
    </w:pPr>
  </w:style>
  <w:style w:type="paragraph" w:styleId="TOC4">
    <w:name w:val="toc 4"/>
    <w:basedOn w:val="Normal"/>
    <w:next w:val="Normal"/>
    <w:uiPriority w:val="99"/>
    <w:pPr>
      <w:tabs>
        <w:tab w:val="left" w:pos="2268"/>
        <w:tab w:val="right" w:pos="9639"/>
      </w:tabs>
      <w:ind w:left="2268" w:right="567" w:hanging="567"/>
      <w:jc w:val="left"/>
    </w:pPr>
  </w:style>
  <w:style w:type="paragraph" w:styleId="TOC5">
    <w:name w:val="toc 5"/>
    <w:basedOn w:val="Normal"/>
    <w:next w:val="Normal"/>
    <w:uiPriority w:val="99"/>
    <w:pPr>
      <w:tabs>
        <w:tab w:val="left" w:pos="2835"/>
        <w:tab w:val="right" w:leader="dot" w:pos="9639"/>
      </w:tabs>
      <w:ind w:left="2835" w:right="567" w:hanging="567"/>
      <w:jc w:val="left"/>
    </w:pPr>
  </w:style>
  <w:style w:type="paragraph" w:styleId="TOC6">
    <w:name w:val="toc 6"/>
    <w:basedOn w:val="Normal"/>
    <w:next w:val="Normal"/>
    <w:uiPriority w:val="99"/>
    <w:pPr>
      <w:tabs>
        <w:tab w:val="left" w:pos="3402"/>
        <w:tab w:val="right" w:leader="dot" w:pos="9639"/>
      </w:tabs>
      <w:ind w:left="3402" w:right="567" w:hanging="567"/>
      <w:jc w:val="left"/>
    </w:pPr>
  </w:style>
  <w:style w:type="paragraph" w:styleId="TOC7">
    <w:name w:val="toc 7"/>
    <w:basedOn w:val="Normal"/>
    <w:next w:val="Normal"/>
    <w:uiPriority w:val="99"/>
    <w:pPr>
      <w:tabs>
        <w:tab w:val="left" w:pos="3969"/>
        <w:tab w:val="right" w:leader="dot" w:pos="9639"/>
      </w:tabs>
      <w:ind w:left="3969" w:right="567" w:hanging="567"/>
      <w:jc w:val="left"/>
    </w:pPr>
  </w:style>
  <w:style w:type="paragraph" w:styleId="TOC8">
    <w:name w:val="toc 8"/>
    <w:basedOn w:val="Normal"/>
    <w:next w:val="Normal"/>
    <w:uiPriority w:val="99"/>
    <w:pPr>
      <w:tabs>
        <w:tab w:val="left" w:pos="4536"/>
        <w:tab w:val="right" w:leader="dot" w:pos="9639"/>
      </w:tabs>
      <w:ind w:left="4536" w:right="567" w:hanging="567"/>
      <w:jc w:val="left"/>
    </w:pPr>
  </w:style>
  <w:style w:type="paragraph" w:styleId="TOC9">
    <w:name w:val="toc 9"/>
    <w:basedOn w:val="Normal"/>
    <w:next w:val="Normal"/>
    <w:uiPriority w:val="99"/>
    <w:pPr>
      <w:tabs>
        <w:tab w:val="left" w:pos="5103"/>
        <w:tab w:val="right" w:leader="dot" w:pos="9639"/>
      </w:tabs>
      <w:ind w:left="5103" w:right="567" w:hanging="567"/>
      <w:jc w:val="left"/>
    </w:pPr>
  </w:style>
  <w:style w:type="paragraph" w:styleId="EndnoteText">
    <w:name w:val="end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character" w:styleId="EndnoteReference">
    <w:name w:val="end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customStyle="1" w:styleId="AC">
    <w:name w:val="AC"/>
    <w:basedOn w:val="Normal"/>
    <w:next w:val="Normal"/>
    <w:uiPriority w:val="99"/>
    <w:pPr>
      <w:jc w:val="left"/>
    </w:pPr>
    <w:rPr>
      <w:b/>
      <w:sz w:val="40"/>
    </w:rPr>
  </w:style>
  <w:style w:type="character" w:styleId="PageNumber">
    <w:name w:val="page number"/>
    <w:basedOn w:val="DefaultParagraphFont"/>
    <w:uiPriority w:val="99"/>
    <w:rPr>
      <w:rFonts w:cs="Times New Roman"/>
      <w:rtl w:val="0"/>
      <w:cs w:val="0"/>
    </w:rPr>
  </w:style>
  <w:style w:type="paragraph" w:customStyle="1" w:styleId="Par-numberi0">
    <w:name w:val="Par-number (i)"/>
    <w:basedOn w:val="Normal"/>
    <w:next w:val="Normal"/>
    <w:uiPriority w:val="99"/>
    <w:pPr>
      <w:numPr>
        <w:numId w:val="1"/>
      </w:numPr>
      <w:tabs>
        <w:tab w:val="left" w:pos="567"/>
      </w:tabs>
      <w:ind w:left="567" w:hanging="567"/>
      <w:jc w:val="left"/>
    </w:pPr>
  </w:style>
  <w:style w:type="paragraph" w:customStyle="1" w:styleId="Par-numbera0">
    <w:name w:val="Par-number (a)"/>
    <w:basedOn w:val="Normal"/>
    <w:next w:val="Normal"/>
    <w:uiPriority w:val="99"/>
    <w:pPr>
      <w:numPr>
        <w:numId w:val="2"/>
      </w:numPr>
      <w:tabs>
        <w:tab w:val="num" w:pos="567"/>
      </w:tabs>
      <w:ind w:left="567" w:hanging="567"/>
      <w:jc w:val="left"/>
    </w:pPr>
  </w:style>
  <w:style w:type="paragraph" w:customStyle="1" w:styleId="AddReference">
    <w:name w:val="Add Reference"/>
    <w:basedOn w:val="Normal"/>
    <w:uiPriority w:val="99"/>
    <w:rsid w:val="003A4C0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7655" w:right="-454"/>
      <w:jc w:val="left"/>
    </w:pPr>
    <w:rPr>
      <w:i/>
      <w:sz w:val="20"/>
      <w:lang w:val="en-GB" w:eastAsia="en-US"/>
    </w:rPr>
  </w:style>
  <w:style w:type="paragraph" w:styleId="DocumentMap">
    <w:name w:val="Document Map"/>
    <w:basedOn w:val="Normal"/>
    <w:uiPriority w:val="99"/>
    <w:semiHidden/>
    <w:rsid w:val="00D77C1F"/>
    <w:pPr>
      <w:shd w:val="clear" w:color="auto" w:fill="000080"/>
      <w:jc w:val="left"/>
    </w:pPr>
    <w:rPr>
      <w:rFonts w:ascii="Tahoma" w:hAnsi="Tahoma" w:cs="Tahoma"/>
    </w:rPr>
  </w:style>
  <w:style w:type="paragraph" w:styleId="BalloonText">
    <w:name w:val="Balloon Text"/>
    <w:basedOn w:val="Normal"/>
    <w:uiPriority w:val="99"/>
    <w:semiHidden/>
    <w:rsid w:val="005D240F"/>
    <w:pPr>
      <w:jc w:val="left"/>
    </w:pPr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"/>
    <w:uiPriority w:val="99"/>
    <w:rsid w:val="0068730C"/>
    <w:pPr>
      <w:widowControl/>
      <w:spacing w:before="120" w:after="120" w:line="240" w:lineRule="auto"/>
      <w:ind w:left="850"/>
      <w:jc w:val="both"/>
    </w:pPr>
    <w:rPr>
      <w:szCs w:val="24"/>
      <w:lang w:eastAsia="en-GB"/>
    </w:rPr>
  </w:style>
  <w:style w:type="paragraph" w:customStyle="1" w:styleId="HeaderLandscape">
    <w:name w:val="HeaderLandscape"/>
    <w:basedOn w:val="Normal"/>
    <w:uiPriority w:val="99"/>
    <w:rsid w:val="0068730C"/>
    <w:pPr>
      <w:widowControl/>
      <w:tabs>
        <w:tab w:val="center" w:pos="7285"/>
        <w:tab w:val="right" w:pos="14003"/>
      </w:tabs>
      <w:spacing w:before="120" w:after="120" w:line="240" w:lineRule="auto"/>
      <w:jc w:val="both"/>
    </w:pPr>
    <w:rPr>
      <w:szCs w:val="24"/>
      <w:lang w:eastAsia="en-US"/>
    </w:rPr>
  </w:style>
  <w:style w:type="paragraph" w:customStyle="1" w:styleId="Text2">
    <w:name w:val="Text 2"/>
    <w:basedOn w:val="Normal"/>
    <w:uiPriority w:val="99"/>
    <w:rsid w:val="0068730C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Text3">
    <w:name w:val="Text 3"/>
    <w:basedOn w:val="Normal"/>
    <w:uiPriority w:val="99"/>
    <w:rsid w:val="0068730C"/>
    <w:pPr>
      <w:widowControl/>
      <w:spacing w:before="120" w:after="120" w:line="240" w:lineRule="auto"/>
      <w:ind w:left="1984"/>
      <w:jc w:val="both"/>
    </w:pPr>
    <w:rPr>
      <w:szCs w:val="24"/>
      <w:lang w:eastAsia="en-GB"/>
    </w:rPr>
  </w:style>
  <w:style w:type="paragraph" w:customStyle="1" w:styleId="Text4">
    <w:name w:val="Text 4"/>
    <w:basedOn w:val="Normal"/>
    <w:uiPriority w:val="99"/>
    <w:rsid w:val="0068730C"/>
    <w:pPr>
      <w:widowControl/>
      <w:spacing w:before="120" w:after="120" w:line="240" w:lineRule="auto"/>
      <w:ind w:left="2551"/>
      <w:jc w:val="both"/>
    </w:pPr>
    <w:rPr>
      <w:szCs w:val="24"/>
      <w:lang w:eastAsia="en-GB"/>
    </w:rPr>
  </w:style>
  <w:style w:type="paragraph" w:customStyle="1" w:styleId="NormalCentered">
    <w:name w:val="Normal Centered"/>
    <w:basedOn w:val="Normal"/>
    <w:uiPriority w:val="99"/>
    <w:rsid w:val="0068730C"/>
    <w:pPr>
      <w:widowControl/>
      <w:spacing w:before="120" w:after="120" w:line="240" w:lineRule="auto"/>
      <w:jc w:val="center"/>
    </w:pPr>
    <w:rPr>
      <w:szCs w:val="24"/>
      <w:lang w:eastAsia="en-GB"/>
    </w:rPr>
  </w:style>
  <w:style w:type="paragraph" w:customStyle="1" w:styleId="NormalLeft">
    <w:name w:val="Normal Left"/>
    <w:basedOn w:val="Normal"/>
    <w:uiPriority w:val="99"/>
    <w:rsid w:val="0068730C"/>
    <w:pPr>
      <w:widowControl/>
      <w:spacing w:before="120" w:after="120" w:line="240" w:lineRule="auto"/>
      <w:jc w:val="left"/>
    </w:pPr>
    <w:rPr>
      <w:szCs w:val="24"/>
      <w:lang w:eastAsia="en-GB"/>
    </w:rPr>
  </w:style>
  <w:style w:type="paragraph" w:customStyle="1" w:styleId="NormalRight">
    <w:name w:val="Normal Right"/>
    <w:basedOn w:val="Normal"/>
    <w:uiPriority w:val="99"/>
    <w:rsid w:val="0068730C"/>
    <w:pPr>
      <w:widowControl/>
      <w:spacing w:before="120" w:after="120" w:line="240" w:lineRule="auto"/>
      <w:jc w:val="right"/>
    </w:pPr>
    <w:rPr>
      <w:szCs w:val="24"/>
      <w:lang w:eastAsia="en-GB"/>
    </w:rPr>
  </w:style>
  <w:style w:type="paragraph" w:customStyle="1" w:styleId="QuotedText">
    <w:name w:val="Quoted Text"/>
    <w:basedOn w:val="Normal"/>
    <w:uiPriority w:val="99"/>
    <w:rsid w:val="0068730C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Point0">
    <w:name w:val="Point 0"/>
    <w:basedOn w:val="Normal"/>
    <w:uiPriority w:val="99"/>
    <w:rsid w:val="0068730C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">
    <w:name w:val="Point 1"/>
    <w:basedOn w:val="Normal"/>
    <w:uiPriority w:val="99"/>
    <w:rsid w:val="0068730C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">
    <w:name w:val="Point 2"/>
    <w:basedOn w:val="Normal"/>
    <w:uiPriority w:val="99"/>
    <w:rsid w:val="0068730C"/>
    <w:pPr>
      <w:widowControl/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">
    <w:name w:val="Point 3"/>
    <w:basedOn w:val="Normal"/>
    <w:uiPriority w:val="99"/>
    <w:rsid w:val="0068730C"/>
    <w:pPr>
      <w:widowControl/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">
    <w:name w:val="Point 4"/>
    <w:basedOn w:val="Normal"/>
    <w:uiPriority w:val="99"/>
    <w:rsid w:val="0068730C"/>
    <w:pPr>
      <w:widowControl/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Tiret0">
    <w:name w:val="Tiret 0"/>
    <w:basedOn w:val="Point0"/>
    <w:uiPriority w:val="99"/>
    <w:rsid w:val="0068730C"/>
    <w:pPr>
      <w:numPr>
        <w:numId w:val="15"/>
      </w:numPr>
      <w:tabs>
        <w:tab w:val="num" w:pos="850"/>
      </w:tabs>
      <w:spacing w:line="240" w:lineRule="auto"/>
      <w:jc w:val="both"/>
    </w:pPr>
  </w:style>
  <w:style w:type="paragraph" w:customStyle="1" w:styleId="Tiret1">
    <w:name w:val="Tiret 1"/>
    <w:basedOn w:val="Point1"/>
    <w:uiPriority w:val="99"/>
    <w:rsid w:val="0068730C"/>
    <w:pPr>
      <w:numPr>
        <w:numId w:val="16"/>
      </w:numPr>
      <w:tabs>
        <w:tab w:val="num" w:pos="1417"/>
      </w:tabs>
      <w:spacing w:line="240" w:lineRule="auto"/>
      <w:jc w:val="both"/>
    </w:pPr>
  </w:style>
  <w:style w:type="paragraph" w:customStyle="1" w:styleId="Tiret2">
    <w:name w:val="Tiret 2"/>
    <w:basedOn w:val="Point2"/>
    <w:uiPriority w:val="99"/>
    <w:rsid w:val="0068730C"/>
    <w:pPr>
      <w:numPr>
        <w:numId w:val="17"/>
      </w:numPr>
      <w:tabs>
        <w:tab w:val="num" w:pos="1984"/>
      </w:tabs>
      <w:spacing w:line="240" w:lineRule="auto"/>
      <w:jc w:val="both"/>
    </w:pPr>
  </w:style>
  <w:style w:type="paragraph" w:customStyle="1" w:styleId="Tiret3">
    <w:name w:val="Tiret 3"/>
    <w:basedOn w:val="Point3"/>
    <w:uiPriority w:val="99"/>
    <w:rsid w:val="0068730C"/>
    <w:pPr>
      <w:numPr>
        <w:numId w:val="18"/>
      </w:numPr>
      <w:tabs>
        <w:tab w:val="num" w:pos="2551"/>
      </w:tabs>
      <w:spacing w:line="240" w:lineRule="auto"/>
      <w:jc w:val="both"/>
    </w:pPr>
  </w:style>
  <w:style w:type="paragraph" w:customStyle="1" w:styleId="Tiret4">
    <w:name w:val="Tiret 4"/>
    <w:basedOn w:val="Point4"/>
    <w:uiPriority w:val="99"/>
    <w:rsid w:val="0068730C"/>
    <w:pPr>
      <w:numPr>
        <w:numId w:val="19"/>
      </w:numPr>
      <w:tabs>
        <w:tab w:val="num" w:pos="3118"/>
      </w:tabs>
      <w:spacing w:line="240" w:lineRule="auto"/>
      <w:jc w:val="both"/>
    </w:pPr>
  </w:style>
  <w:style w:type="paragraph" w:customStyle="1" w:styleId="PointDouble0">
    <w:name w:val="PointDouble 0"/>
    <w:basedOn w:val="Normal"/>
    <w:uiPriority w:val="99"/>
    <w:rsid w:val="0068730C"/>
    <w:pPr>
      <w:widowControl/>
      <w:tabs>
        <w:tab w:val="left" w:pos="850"/>
      </w:tabs>
      <w:spacing w:before="120" w:after="120" w:line="240" w:lineRule="auto"/>
      <w:ind w:left="1417" w:hanging="1417"/>
      <w:jc w:val="both"/>
    </w:pPr>
    <w:rPr>
      <w:szCs w:val="24"/>
      <w:lang w:eastAsia="en-GB"/>
    </w:rPr>
  </w:style>
  <w:style w:type="paragraph" w:customStyle="1" w:styleId="PointDouble1">
    <w:name w:val="PointDouble 1"/>
    <w:basedOn w:val="Normal"/>
    <w:uiPriority w:val="99"/>
    <w:rsid w:val="0068730C"/>
    <w:pPr>
      <w:widowControl/>
      <w:tabs>
        <w:tab w:val="left" w:pos="1417"/>
      </w:tabs>
      <w:spacing w:before="120" w:after="120" w:line="240" w:lineRule="auto"/>
      <w:ind w:left="1984" w:hanging="1134"/>
      <w:jc w:val="both"/>
    </w:pPr>
    <w:rPr>
      <w:szCs w:val="24"/>
      <w:lang w:eastAsia="en-GB"/>
    </w:rPr>
  </w:style>
  <w:style w:type="paragraph" w:customStyle="1" w:styleId="PointDouble2">
    <w:name w:val="PointDouble 2"/>
    <w:basedOn w:val="Normal"/>
    <w:uiPriority w:val="99"/>
    <w:rsid w:val="0068730C"/>
    <w:pPr>
      <w:widowControl/>
      <w:tabs>
        <w:tab w:val="left" w:pos="1984"/>
      </w:tabs>
      <w:spacing w:before="120" w:after="120" w:line="240" w:lineRule="auto"/>
      <w:ind w:left="2551" w:hanging="1134"/>
      <w:jc w:val="both"/>
    </w:pPr>
    <w:rPr>
      <w:szCs w:val="24"/>
      <w:lang w:eastAsia="en-GB"/>
    </w:rPr>
  </w:style>
  <w:style w:type="paragraph" w:customStyle="1" w:styleId="PointDouble3">
    <w:name w:val="PointDouble 3"/>
    <w:basedOn w:val="Normal"/>
    <w:uiPriority w:val="99"/>
    <w:rsid w:val="0068730C"/>
    <w:pPr>
      <w:widowControl/>
      <w:tabs>
        <w:tab w:val="left" w:pos="2551"/>
      </w:tabs>
      <w:spacing w:before="120" w:after="120" w:line="240" w:lineRule="auto"/>
      <w:ind w:left="3118" w:hanging="1134"/>
      <w:jc w:val="both"/>
    </w:pPr>
    <w:rPr>
      <w:szCs w:val="24"/>
      <w:lang w:eastAsia="en-GB"/>
    </w:rPr>
  </w:style>
  <w:style w:type="paragraph" w:customStyle="1" w:styleId="PointDouble4">
    <w:name w:val="PointDouble 4"/>
    <w:basedOn w:val="Normal"/>
    <w:uiPriority w:val="99"/>
    <w:rsid w:val="0068730C"/>
    <w:pPr>
      <w:widowControl/>
      <w:tabs>
        <w:tab w:val="left" w:pos="3118"/>
      </w:tabs>
      <w:spacing w:before="120" w:after="120" w:line="240" w:lineRule="auto"/>
      <w:ind w:left="3685" w:hanging="1134"/>
      <w:jc w:val="both"/>
    </w:pPr>
    <w:rPr>
      <w:szCs w:val="24"/>
      <w:lang w:eastAsia="en-GB"/>
    </w:rPr>
  </w:style>
  <w:style w:type="paragraph" w:customStyle="1" w:styleId="PointTriple0">
    <w:name w:val="PointTriple 0"/>
    <w:basedOn w:val="Normal"/>
    <w:uiPriority w:val="99"/>
    <w:rsid w:val="0068730C"/>
    <w:pPr>
      <w:widowControl/>
      <w:tabs>
        <w:tab w:val="left" w:pos="850"/>
        <w:tab w:val="left" w:pos="1417"/>
      </w:tabs>
      <w:spacing w:before="120" w:after="120" w:line="240" w:lineRule="auto"/>
      <w:ind w:left="1984" w:hanging="1984"/>
      <w:jc w:val="both"/>
    </w:pPr>
    <w:rPr>
      <w:szCs w:val="24"/>
      <w:lang w:eastAsia="en-GB"/>
    </w:rPr>
  </w:style>
  <w:style w:type="paragraph" w:customStyle="1" w:styleId="PointTriple1">
    <w:name w:val="PointTriple 1"/>
    <w:basedOn w:val="Normal"/>
    <w:uiPriority w:val="99"/>
    <w:rsid w:val="0068730C"/>
    <w:pPr>
      <w:widowControl/>
      <w:tabs>
        <w:tab w:val="left" w:pos="1417"/>
        <w:tab w:val="left" w:pos="1984"/>
      </w:tabs>
      <w:spacing w:before="120" w:after="120" w:line="240" w:lineRule="auto"/>
      <w:ind w:left="2551" w:hanging="1701"/>
      <w:jc w:val="both"/>
    </w:pPr>
    <w:rPr>
      <w:szCs w:val="24"/>
      <w:lang w:eastAsia="en-GB"/>
    </w:rPr>
  </w:style>
  <w:style w:type="paragraph" w:customStyle="1" w:styleId="PointTriple2">
    <w:name w:val="PointTriple 2"/>
    <w:basedOn w:val="Normal"/>
    <w:uiPriority w:val="99"/>
    <w:rsid w:val="0068730C"/>
    <w:pPr>
      <w:widowControl/>
      <w:tabs>
        <w:tab w:val="left" w:pos="1984"/>
        <w:tab w:val="left" w:pos="2551"/>
      </w:tabs>
      <w:spacing w:before="120" w:after="120" w:line="240" w:lineRule="auto"/>
      <w:ind w:left="3118" w:hanging="1701"/>
      <w:jc w:val="both"/>
    </w:pPr>
    <w:rPr>
      <w:szCs w:val="24"/>
      <w:lang w:eastAsia="en-GB"/>
    </w:rPr>
  </w:style>
  <w:style w:type="paragraph" w:customStyle="1" w:styleId="PointTriple3">
    <w:name w:val="PointTriple 3"/>
    <w:basedOn w:val="Normal"/>
    <w:uiPriority w:val="99"/>
    <w:rsid w:val="0068730C"/>
    <w:pPr>
      <w:widowControl/>
      <w:tabs>
        <w:tab w:val="left" w:pos="2551"/>
        <w:tab w:val="left" w:pos="3118"/>
      </w:tabs>
      <w:spacing w:before="120" w:after="120" w:line="240" w:lineRule="auto"/>
      <w:ind w:left="3685" w:hanging="1701"/>
      <w:jc w:val="both"/>
    </w:pPr>
    <w:rPr>
      <w:szCs w:val="24"/>
      <w:lang w:eastAsia="en-GB"/>
    </w:rPr>
  </w:style>
  <w:style w:type="paragraph" w:customStyle="1" w:styleId="PointTriple4">
    <w:name w:val="PointTriple 4"/>
    <w:basedOn w:val="Normal"/>
    <w:uiPriority w:val="99"/>
    <w:rsid w:val="0068730C"/>
    <w:pPr>
      <w:widowControl/>
      <w:tabs>
        <w:tab w:val="left" w:pos="3118"/>
        <w:tab w:val="left" w:pos="3685"/>
      </w:tabs>
      <w:spacing w:before="120" w:after="120" w:line="240" w:lineRule="auto"/>
      <w:ind w:left="4252" w:hanging="1701"/>
      <w:jc w:val="both"/>
    </w:pPr>
    <w:rPr>
      <w:szCs w:val="24"/>
      <w:lang w:eastAsia="en-GB"/>
    </w:rPr>
  </w:style>
  <w:style w:type="paragraph" w:customStyle="1" w:styleId="NumPar1">
    <w:name w:val="NumPar 1"/>
    <w:basedOn w:val="Normal"/>
    <w:next w:val="Text1"/>
    <w:uiPriority w:val="99"/>
    <w:rsid w:val="0068730C"/>
    <w:pPr>
      <w:widowControl/>
      <w:numPr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2">
    <w:name w:val="NumPar 2"/>
    <w:basedOn w:val="Normal"/>
    <w:next w:val="Text1"/>
    <w:uiPriority w:val="99"/>
    <w:rsid w:val="0068730C"/>
    <w:pPr>
      <w:widowControl/>
      <w:numPr>
        <w:ilvl w:val="1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3">
    <w:name w:val="NumPar 3"/>
    <w:basedOn w:val="Normal"/>
    <w:next w:val="Text1"/>
    <w:uiPriority w:val="99"/>
    <w:rsid w:val="0068730C"/>
    <w:pPr>
      <w:widowControl/>
      <w:numPr>
        <w:ilvl w:val="2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4">
    <w:name w:val="NumPar 4"/>
    <w:basedOn w:val="Normal"/>
    <w:next w:val="Text1"/>
    <w:uiPriority w:val="99"/>
    <w:rsid w:val="0068730C"/>
    <w:pPr>
      <w:widowControl/>
      <w:numPr>
        <w:ilvl w:val="3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1">
    <w:name w:val="Manual NumPar 1"/>
    <w:basedOn w:val="Normal"/>
    <w:next w:val="Text1"/>
    <w:uiPriority w:val="99"/>
    <w:rsid w:val="0068730C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2">
    <w:name w:val="Manual NumPar 2"/>
    <w:basedOn w:val="Normal"/>
    <w:next w:val="Text1"/>
    <w:uiPriority w:val="99"/>
    <w:rsid w:val="0068730C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3">
    <w:name w:val="Manual NumPar 3"/>
    <w:basedOn w:val="Normal"/>
    <w:next w:val="Text1"/>
    <w:uiPriority w:val="99"/>
    <w:rsid w:val="0068730C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4">
    <w:name w:val="Manual NumPar 4"/>
    <w:basedOn w:val="Normal"/>
    <w:next w:val="Text1"/>
    <w:uiPriority w:val="99"/>
    <w:rsid w:val="0068730C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QuotedNumPar">
    <w:name w:val="Quoted NumPar"/>
    <w:basedOn w:val="Normal"/>
    <w:uiPriority w:val="99"/>
    <w:rsid w:val="0068730C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ManualHeading1">
    <w:name w:val="Manual Heading 1"/>
    <w:basedOn w:val="Normal"/>
    <w:next w:val="Text1"/>
    <w:uiPriority w:val="99"/>
    <w:rsid w:val="0068730C"/>
    <w:pPr>
      <w:keepNext/>
      <w:widowControl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b/>
      <w:smallCaps/>
      <w:szCs w:val="24"/>
      <w:lang w:eastAsia="en-GB"/>
    </w:rPr>
  </w:style>
  <w:style w:type="paragraph" w:customStyle="1" w:styleId="ManualHeading2">
    <w:name w:val="Manual Heading 2"/>
    <w:basedOn w:val="Normal"/>
    <w:next w:val="Text1"/>
    <w:uiPriority w:val="99"/>
    <w:rsid w:val="0068730C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b/>
      <w:szCs w:val="24"/>
      <w:lang w:eastAsia="en-GB"/>
    </w:rPr>
  </w:style>
  <w:style w:type="paragraph" w:customStyle="1" w:styleId="ManualHeading3">
    <w:name w:val="Manual Heading 3"/>
    <w:basedOn w:val="Normal"/>
    <w:next w:val="Text1"/>
    <w:uiPriority w:val="99"/>
    <w:rsid w:val="0068730C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i/>
      <w:szCs w:val="24"/>
      <w:lang w:eastAsia="en-GB"/>
    </w:rPr>
  </w:style>
  <w:style w:type="paragraph" w:customStyle="1" w:styleId="ManualHeading4">
    <w:name w:val="Manual Heading 4"/>
    <w:basedOn w:val="Normal"/>
    <w:next w:val="Text1"/>
    <w:uiPriority w:val="99"/>
    <w:rsid w:val="0068730C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3"/>
    </w:pPr>
    <w:rPr>
      <w:szCs w:val="24"/>
      <w:lang w:eastAsia="en-GB"/>
    </w:rPr>
  </w:style>
  <w:style w:type="paragraph" w:customStyle="1" w:styleId="ChapterTitle">
    <w:name w:val="ChapterTitle"/>
    <w:basedOn w:val="Normal"/>
    <w:next w:val="Normal"/>
    <w:uiPriority w:val="99"/>
    <w:rsid w:val="0068730C"/>
    <w:pPr>
      <w:keepNext/>
      <w:widowControl/>
      <w:spacing w:before="120" w:after="360" w:line="240" w:lineRule="auto"/>
      <w:jc w:val="center"/>
    </w:pPr>
    <w:rPr>
      <w:b/>
      <w:sz w:val="32"/>
      <w:szCs w:val="24"/>
      <w:lang w:eastAsia="en-GB"/>
    </w:rPr>
  </w:style>
  <w:style w:type="paragraph" w:customStyle="1" w:styleId="PartTitle">
    <w:name w:val="PartTitle"/>
    <w:basedOn w:val="Normal"/>
    <w:next w:val="ChapterTitle"/>
    <w:uiPriority w:val="99"/>
    <w:rsid w:val="0068730C"/>
    <w:pPr>
      <w:keepNext/>
      <w:pageBreakBefore/>
      <w:widowControl/>
      <w:spacing w:before="120" w:after="360" w:line="240" w:lineRule="auto"/>
      <w:jc w:val="center"/>
    </w:pPr>
    <w:rPr>
      <w:b/>
      <w:sz w:val="36"/>
      <w:szCs w:val="24"/>
      <w:lang w:eastAsia="en-GB"/>
    </w:rPr>
  </w:style>
  <w:style w:type="paragraph" w:customStyle="1" w:styleId="SectionTitle">
    <w:name w:val="SectionTitle"/>
    <w:basedOn w:val="Normal"/>
    <w:next w:val="Heading1"/>
    <w:uiPriority w:val="99"/>
    <w:rsid w:val="0068730C"/>
    <w:pPr>
      <w:keepNext/>
      <w:widowControl/>
      <w:spacing w:before="120" w:after="360" w:line="240" w:lineRule="auto"/>
      <w:jc w:val="center"/>
    </w:pPr>
    <w:rPr>
      <w:b/>
      <w:smallCaps/>
      <w:sz w:val="28"/>
      <w:szCs w:val="24"/>
      <w:lang w:eastAsia="en-GB"/>
    </w:rPr>
  </w:style>
  <w:style w:type="paragraph" w:customStyle="1" w:styleId="TableTitle">
    <w:name w:val="Table Title"/>
    <w:basedOn w:val="Normal"/>
    <w:next w:val="Normal"/>
    <w:uiPriority w:val="99"/>
    <w:rsid w:val="0068730C"/>
    <w:pPr>
      <w:widowControl/>
      <w:spacing w:before="120" w:after="120" w:line="240" w:lineRule="auto"/>
      <w:jc w:val="center"/>
    </w:pPr>
    <w:rPr>
      <w:b/>
      <w:szCs w:val="24"/>
      <w:lang w:eastAsia="en-GB"/>
    </w:rPr>
  </w:style>
  <w:style w:type="character" w:customStyle="1" w:styleId="Marker">
    <w:name w:val="Marker"/>
    <w:basedOn w:val="DefaultParagraphFont"/>
    <w:uiPriority w:val="99"/>
    <w:rsid w:val="0068730C"/>
    <w:rPr>
      <w:rFonts w:cs="Times New Roman"/>
      <w:color w:val="0000FF"/>
      <w:shd w:val="clear" w:color="auto" w:fill="auto"/>
      <w:rtl w:val="0"/>
      <w:cs w:val="0"/>
    </w:rPr>
  </w:style>
  <w:style w:type="character" w:customStyle="1" w:styleId="Marker1">
    <w:name w:val="Marker1"/>
    <w:basedOn w:val="DefaultParagraphFont"/>
    <w:uiPriority w:val="99"/>
    <w:rsid w:val="0068730C"/>
    <w:rPr>
      <w:rFonts w:cs="Times New Roman"/>
      <w:color w:val="008000"/>
      <w:shd w:val="clear" w:color="auto" w:fill="auto"/>
      <w:rtl w:val="0"/>
      <w:cs w:val="0"/>
    </w:rPr>
  </w:style>
  <w:style w:type="character" w:customStyle="1" w:styleId="Marker2">
    <w:name w:val="Marker2"/>
    <w:basedOn w:val="DefaultParagraphFont"/>
    <w:uiPriority w:val="99"/>
    <w:rsid w:val="0068730C"/>
    <w:rPr>
      <w:rFonts w:cs="Times New Roman"/>
      <w:color w:val="FF0000"/>
      <w:shd w:val="clear" w:color="auto" w:fill="auto"/>
      <w:rtl w:val="0"/>
      <w:cs w:val="0"/>
    </w:rPr>
  </w:style>
  <w:style w:type="paragraph" w:styleId="TOCHeading">
    <w:name w:val="TOC Heading"/>
    <w:basedOn w:val="Normal"/>
    <w:next w:val="Normal"/>
    <w:uiPriority w:val="99"/>
    <w:rsid w:val="0068730C"/>
    <w:pPr>
      <w:widowControl/>
      <w:spacing w:before="120" w:after="240" w:line="240" w:lineRule="auto"/>
      <w:jc w:val="center"/>
    </w:pPr>
    <w:rPr>
      <w:b/>
      <w:sz w:val="28"/>
      <w:szCs w:val="24"/>
      <w:lang w:eastAsia="en-GB"/>
    </w:rPr>
  </w:style>
  <w:style w:type="paragraph" w:customStyle="1" w:styleId="Point0number">
    <w:name w:val="Point 0 (number)"/>
    <w:basedOn w:val="Normal"/>
    <w:uiPriority w:val="99"/>
    <w:rsid w:val="0068730C"/>
    <w:pPr>
      <w:widowControl/>
      <w:numPr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number">
    <w:name w:val="Point 1 (number)"/>
    <w:basedOn w:val="Normal"/>
    <w:uiPriority w:val="99"/>
    <w:rsid w:val="0068730C"/>
    <w:pPr>
      <w:widowControl/>
      <w:numPr>
        <w:ilvl w:val="2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number">
    <w:name w:val="Point 2 (number)"/>
    <w:basedOn w:val="Normal"/>
    <w:uiPriority w:val="99"/>
    <w:rsid w:val="0068730C"/>
    <w:pPr>
      <w:widowControl/>
      <w:numPr>
        <w:ilvl w:val="4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number">
    <w:name w:val="Point 3 (number)"/>
    <w:basedOn w:val="Normal"/>
    <w:uiPriority w:val="99"/>
    <w:rsid w:val="0068730C"/>
    <w:pPr>
      <w:widowControl/>
      <w:numPr>
        <w:ilvl w:val="6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0letter">
    <w:name w:val="Point 0 (letter)"/>
    <w:basedOn w:val="Normal"/>
    <w:uiPriority w:val="99"/>
    <w:rsid w:val="0068730C"/>
    <w:pPr>
      <w:widowControl/>
      <w:numPr>
        <w:ilvl w:val="1"/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letter">
    <w:name w:val="Point 1 (letter)"/>
    <w:basedOn w:val="Normal"/>
    <w:uiPriority w:val="99"/>
    <w:rsid w:val="0068730C"/>
    <w:pPr>
      <w:widowControl/>
      <w:numPr>
        <w:ilvl w:val="3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letter">
    <w:name w:val="Point 2 (letter)"/>
    <w:basedOn w:val="Normal"/>
    <w:uiPriority w:val="99"/>
    <w:rsid w:val="0068730C"/>
    <w:pPr>
      <w:widowControl/>
      <w:numPr>
        <w:ilvl w:val="5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letter">
    <w:name w:val="Point 3 (letter)"/>
    <w:basedOn w:val="Normal"/>
    <w:uiPriority w:val="99"/>
    <w:rsid w:val="0068730C"/>
    <w:pPr>
      <w:widowControl/>
      <w:numPr>
        <w:ilvl w:val="7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letter">
    <w:name w:val="Point 4 (letter)"/>
    <w:basedOn w:val="Normal"/>
    <w:uiPriority w:val="99"/>
    <w:rsid w:val="0068730C"/>
    <w:pPr>
      <w:widowControl/>
      <w:numPr>
        <w:ilvl w:val="8"/>
        <w:numId w:val="21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Bullet0">
    <w:name w:val="Bullet 0"/>
    <w:basedOn w:val="Normal"/>
    <w:uiPriority w:val="99"/>
    <w:rsid w:val="0068730C"/>
    <w:pPr>
      <w:widowControl/>
      <w:numPr>
        <w:numId w:val="22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Bullet1">
    <w:name w:val="Bullet 1"/>
    <w:basedOn w:val="Normal"/>
    <w:uiPriority w:val="99"/>
    <w:rsid w:val="0068730C"/>
    <w:pPr>
      <w:widowControl/>
      <w:numPr>
        <w:numId w:val="23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Bullet2">
    <w:name w:val="Bullet 2"/>
    <w:basedOn w:val="Normal"/>
    <w:uiPriority w:val="99"/>
    <w:rsid w:val="0068730C"/>
    <w:pPr>
      <w:widowControl/>
      <w:numPr>
        <w:numId w:val="24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Bullet3">
    <w:name w:val="Bullet 3"/>
    <w:basedOn w:val="Normal"/>
    <w:uiPriority w:val="99"/>
    <w:rsid w:val="0068730C"/>
    <w:pPr>
      <w:widowControl/>
      <w:numPr>
        <w:numId w:val="25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Bullet4">
    <w:name w:val="Bullet 4"/>
    <w:basedOn w:val="Normal"/>
    <w:uiPriority w:val="99"/>
    <w:rsid w:val="0068730C"/>
    <w:pPr>
      <w:widowControl/>
      <w:numPr>
        <w:numId w:val="26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Annexetitreexpos">
    <w:name w:val="Annexe titre (exposé)"/>
    <w:basedOn w:val="Normal"/>
    <w:next w:val="Normal"/>
    <w:uiPriority w:val="99"/>
    <w:rsid w:val="0068730C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">
    <w:name w:val="Annexe titre"/>
    <w:basedOn w:val="Normal"/>
    <w:next w:val="Normal"/>
    <w:uiPriority w:val="99"/>
    <w:rsid w:val="0068730C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fichefinancire">
    <w:name w:val="Annexe titre (fiche financière)"/>
    <w:basedOn w:val="Normal"/>
    <w:next w:val="Normal"/>
    <w:uiPriority w:val="99"/>
    <w:rsid w:val="0068730C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pplicationdirecte">
    <w:name w:val="Application directe"/>
    <w:basedOn w:val="Normal"/>
    <w:next w:val="Fait"/>
    <w:uiPriority w:val="99"/>
    <w:rsid w:val="0068730C"/>
    <w:pPr>
      <w:widowControl/>
      <w:spacing w:before="480" w:after="120" w:line="240" w:lineRule="auto"/>
      <w:jc w:val="both"/>
    </w:pPr>
    <w:rPr>
      <w:szCs w:val="24"/>
      <w:lang w:eastAsia="en-GB"/>
    </w:rPr>
  </w:style>
  <w:style w:type="paragraph" w:customStyle="1" w:styleId="Fait">
    <w:name w:val="Fait à"/>
    <w:basedOn w:val="Normal"/>
    <w:next w:val="Institutionquisigne"/>
    <w:uiPriority w:val="99"/>
    <w:rsid w:val="0068730C"/>
    <w:pPr>
      <w:keepNext/>
      <w:widowControl/>
      <w:spacing w:before="120" w:line="240" w:lineRule="auto"/>
      <w:jc w:val="both"/>
    </w:pPr>
    <w:rPr>
      <w:szCs w:val="24"/>
      <w:lang w:eastAsia="en-GB"/>
    </w:rPr>
  </w:style>
  <w:style w:type="paragraph" w:customStyle="1" w:styleId="Institutionquisigne">
    <w:name w:val="Institution qui signe"/>
    <w:basedOn w:val="Normal"/>
    <w:next w:val="Personnequisigne"/>
    <w:uiPriority w:val="99"/>
    <w:rsid w:val="0068730C"/>
    <w:pPr>
      <w:keepNext/>
      <w:widowControl/>
      <w:tabs>
        <w:tab w:val="left" w:pos="4252"/>
      </w:tabs>
      <w:spacing w:before="720" w:line="240" w:lineRule="auto"/>
      <w:jc w:val="both"/>
    </w:pPr>
    <w:rPr>
      <w:i/>
      <w:szCs w:val="24"/>
      <w:lang w:eastAsia="en-GB"/>
    </w:rPr>
  </w:style>
  <w:style w:type="paragraph" w:customStyle="1" w:styleId="Personnequisigne">
    <w:name w:val="Personne qui signe"/>
    <w:basedOn w:val="Normal"/>
    <w:next w:val="Institutionquisigne"/>
    <w:uiPriority w:val="99"/>
    <w:rsid w:val="0068730C"/>
    <w:pPr>
      <w:widowControl/>
      <w:tabs>
        <w:tab w:val="left" w:pos="4252"/>
      </w:tabs>
      <w:spacing w:line="240" w:lineRule="auto"/>
      <w:jc w:val="left"/>
    </w:pPr>
    <w:rPr>
      <w:i/>
      <w:szCs w:val="24"/>
      <w:lang w:eastAsia="en-GB"/>
    </w:rPr>
  </w:style>
  <w:style w:type="paragraph" w:customStyle="1" w:styleId="Avertissementtitre">
    <w:name w:val="Avertissement titre"/>
    <w:basedOn w:val="Normal"/>
    <w:next w:val="Normal"/>
    <w:uiPriority w:val="99"/>
    <w:rsid w:val="0068730C"/>
    <w:pPr>
      <w:keepNext/>
      <w:widowControl/>
      <w:spacing w:before="480" w:after="120" w:line="240" w:lineRule="auto"/>
      <w:jc w:val="both"/>
    </w:pPr>
    <w:rPr>
      <w:szCs w:val="24"/>
      <w:u w:val="single"/>
      <w:lang w:eastAsia="en-GB"/>
    </w:rPr>
  </w:style>
  <w:style w:type="paragraph" w:customStyle="1" w:styleId="Confidence">
    <w:name w:val="Confidence"/>
    <w:basedOn w:val="Normal"/>
    <w:next w:val="Normal"/>
    <w:uiPriority w:val="99"/>
    <w:rsid w:val="0068730C"/>
    <w:pPr>
      <w:widowControl/>
      <w:spacing w:before="360" w:after="120" w:line="240" w:lineRule="auto"/>
      <w:jc w:val="center"/>
    </w:pPr>
    <w:rPr>
      <w:szCs w:val="24"/>
      <w:lang w:eastAsia="en-GB"/>
    </w:rPr>
  </w:style>
  <w:style w:type="paragraph" w:customStyle="1" w:styleId="Confidentialit">
    <w:name w:val="Confidentialité"/>
    <w:basedOn w:val="Normal"/>
    <w:next w:val="TypedudocumentPagedecouverture"/>
    <w:uiPriority w:val="99"/>
    <w:rsid w:val="0068730C"/>
    <w:pPr>
      <w:widowControl/>
      <w:spacing w:before="240" w:after="240" w:line="240" w:lineRule="auto"/>
      <w:ind w:left="5103"/>
      <w:jc w:val="both"/>
    </w:pPr>
    <w:rPr>
      <w:szCs w:val="24"/>
      <w:u w:val="single"/>
      <w:lang w:eastAsia="en-GB"/>
    </w:rPr>
  </w:style>
  <w:style w:type="paragraph" w:customStyle="1" w:styleId="TypedudocumentPagedecouverture">
    <w:name w:val="Type du document (Page de couverture)"/>
    <w:basedOn w:val="Typedudocument"/>
    <w:next w:val="TitreobjetPagedecouverture"/>
    <w:uiPriority w:val="99"/>
    <w:rsid w:val="0068730C"/>
    <w:pPr>
      <w:spacing w:line="240" w:lineRule="auto"/>
      <w:jc w:val="center"/>
    </w:pPr>
  </w:style>
  <w:style w:type="paragraph" w:customStyle="1" w:styleId="Typedudocument">
    <w:name w:val="Type du document"/>
    <w:basedOn w:val="Normal"/>
    <w:next w:val="Titreobjet"/>
    <w:uiPriority w:val="99"/>
    <w:rsid w:val="0068730C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Titreobjet">
    <w:name w:val="Titre objet"/>
    <w:basedOn w:val="Normal"/>
    <w:next w:val="Sous-titreobjet"/>
    <w:uiPriority w:val="99"/>
    <w:rsid w:val="0068730C"/>
    <w:pPr>
      <w:widowControl/>
      <w:spacing w:before="360" w:after="360" w:line="240" w:lineRule="auto"/>
      <w:jc w:val="center"/>
    </w:pPr>
    <w:rPr>
      <w:b/>
      <w:szCs w:val="24"/>
      <w:lang w:eastAsia="en-GB"/>
    </w:rPr>
  </w:style>
  <w:style w:type="paragraph" w:customStyle="1" w:styleId="Sous-titreobjet">
    <w:name w:val="Sous-titre objet"/>
    <w:basedOn w:val="Normal"/>
    <w:uiPriority w:val="99"/>
    <w:rsid w:val="0068730C"/>
    <w:pPr>
      <w:widowControl/>
      <w:spacing w:line="240" w:lineRule="auto"/>
      <w:jc w:val="center"/>
    </w:pPr>
    <w:rPr>
      <w:b/>
      <w:szCs w:val="24"/>
      <w:lang w:eastAsia="en-GB"/>
    </w:rPr>
  </w:style>
  <w:style w:type="paragraph" w:customStyle="1" w:styleId="TitreobjetPagedecouverture">
    <w:name w:val="Titre objet (Page de couverture)"/>
    <w:basedOn w:val="Titreobjet"/>
    <w:next w:val="Sous-titreobjetPagedecouverture"/>
    <w:uiPriority w:val="99"/>
    <w:rsid w:val="0068730C"/>
    <w:pPr>
      <w:spacing w:line="240" w:lineRule="auto"/>
      <w:jc w:val="center"/>
    </w:pPr>
  </w:style>
  <w:style w:type="paragraph" w:customStyle="1" w:styleId="Sous-titreobjetPagedecouverture">
    <w:name w:val="Sous-titre objet (Page de couverture)"/>
    <w:basedOn w:val="Sous-titreobjet"/>
    <w:uiPriority w:val="99"/>
    <w:rsid w:val="0068730C"/>
    <w:pPr>
      <w:spacing w:line="240" w:lineRule="auto"/>
      <w:jc w:val="center"/>
    </w:pPr>
  </w:style>
  <w:style w:type="paragraph" w:customStyle="1" w:styleId="Considrant">
    <w:name w:val="Considérant"/>
    <w:basedOn w:val="Normal"/>
    <w:uiPriority w:val="99"/>
    <w:rsid w:val="0068730C"/>
    <w:pPr>
      <w:widowControl/>
      <w:numPr>
        <w:numId w:val="27"/>
      </w:numPr>
      <w:tabs>
        <w:tab w:val="num" w:pos="709"/>
      </w:tabs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Corrigendum">
    <w:name w:val="Corrigendum"/>
    <w:basedOn w:val="Normal"/>
    <w:next w:val="Normal"/>
    <w:uiPriority w:val="99"/>
    <w:rsid w:val="0068730C"/>
    <w:pPr>
      <w:widowControl/>
      <w:spacing w:after="240" w:line="240" w:lineRule="auto"/>
      <w:jc w:val="left"/>
    </w:pPr>
    <w:rPr>
      <w:szCs w:val="24"/>
      <w:lang w:eastAsia="en-GB"/>
    </w:rPr>
  </w:style>
  <w:style w:type="paragraph" w:customStyle="1" w:styleId="Datedadoption">
    <w:name w:val="Date d'adoption"/>
    <w:basedOn w:val="Normal"/>
    <w:next w:val="Titreobjet"/>
    <w:uiPriority w:val="99"/>
    <w:rsid w:val="0068730C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Emission">
    <w:name w:val="Emission"/>
    <w:basedOn w:val="Normal"/>
    <w:next w:val="Rfrenceinstitutionnelle"/>
    <w:uiPriority w:val="99"/>
    <w:rsid w:val="0068730C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stitutionnelle">
    <w:name w:val="Référence institutionnelle"/>
    <w:basedOn w:val="Normal"/>
    <w:next w:val="Confidentialit"/>
    <w:uiPriority w:val="99"/>
    <w:rsid w:val="0068730C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Exposdesmotifstitre">
    <w:name w:val="Exposé des motifs titre"/>
    <w:basedOn w:val="Normal"/>
    <w:next w:val="Normal"/>
    <w:uiPriority w:val="99"/>
    <w:rsid w:val="0068730C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Formuledadoption">
    <w:name w:val="Formule d'adoption"/>
    <w:basedOn w:val="Normal"/>
    <w:next w:val="Titrearticle"/>
    <w:uiPriority w:val="99"/>
    <w:rsid w:val="0068730C"/>
    <w:pPr>
      <w:keepNext/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Titrearticle">
    <w:name w:val="Titre article"/>
    <w:basedOn w:val="Normal"/>
    <w:next w:val="Normal"/>
    <w:uiPriority w:val="99"/>
    <w:rsid w:val="0068730C"/>
    <w:pPr>
      <w:keepNext/>
      <w:widowControl/>
      <w:spacing w:before="360" w:after="120" w:line="240" w:lineRule="auto"/>
      <w:jc w:val="center"/>
    </w:pPr>
    <w:rPr>
      <w:i/>
      <w:szCs w:val="24"/>
      <w:lang w:eastAsia="en-GB"/>
    </w:rPr>
  </w:style>
  <w:style w:type="paragraph" w:customStyle="1" w:styleId="Institutionquiagit">
    <w:name w:val="Institution qui agit"/>
    <w:basedOn w:val="Normal"/>
    <w:next w:val="Normal"/>
    <w:uiPriority w:val="99"/>
    <w:rsid w:val="0068730C"/>
    <w:pPr>
      <w:keepNext/>
      <w:widowControl/>
      <w:spacing w:before="600" w:after="120" w:line="240" w:lineRule="auto"/>
      <w:jc w:val="both"/>
    </w:pPr>
    <w:rPr>
      <w:szCs w:val="24"/>
      <w:lang w:eastAsia="en-GB"/>
    </w:rPr>
  </w:style>
  <w:style w:type="paragraph" w:customStyle="1" w:styleId="Langue">
    <w:name w:val="Langue"/>
    <w:basedOn w:val="Normal"/>
    <w:next w:val="Rfrenceinterne"/>
    <w:uiPriority w:val="99"/>
    <w:rsid w:val="0068730C"/>
    <w:pPr>
      <w:framePr w:wrap="around" w:vAnchor="page" w:xAlign="center" w:y="14740"/>
      <w:widowControl/>
      <w:spacing w:after="600" w:line="240" w:lineRule="auto"/>
      <w:jc w:val="center"/>
    </w:pPr>
    <w:rPr>
      <w:b/>
      <w:caps/>
      <w:szCs w:val="24"/>
      <w:lang w:eastAsia="en-GB"/>
    </w:rPr>
  </w:style>
  <w:style w:type="paragraph" w:customStyle="1" w:styleId="Rfrenceinterne">
    <w:name w:val="Référence interne"/>
    <w:basedOn w:val="Normal"/>
    <w:next w:val="Rfrenceinterinstitutionnelle"/>
    <w:uiPriority w:val="99"/>
    <w:rsid w:val="0068730C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terinstitutionnelle">
    <w:name w:val="Référence interinstitutionnelle"/>
    <w:basedOn w:val="Normal"/>
    <w:next w:val="Statut"/>
    <w:uiPriority w:val="99"/>
    <w:rsid w:val="0068730C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Statut">
    <w:name w:val="Statut"/>
    <w:basedOn w:val="Normal"/>
    <w:next w:val="Typedudocument"/>
    <w:uiPriority w:val="99"/>
    <w:rsid w:val="0068730C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ManualConsidrant">
    <w:name w:val="Manual Considérant"/>
    <w:basedOn w:val="Normal"/>
    <w:uiPriority w:val="99"/>
    <w:rsid w:val="0068730C"/>
    <w:pPr>
      <w:widowControl/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Nomdelinstitution">
    <w:name w:val="Nom de l'institution"/>
    <w:basedOn w:val="Normal"/>
    <w:next w:val="Emission"/>
    <w:uiPriority w:val="99"/>
    <w:rsid w:val="0068730C"/>
    <w:pPr>
      <w:widowControl/>
      <w:spacing w:line="240" w:lineRule="auto"/>
      <w:jc w:val="left"/>
    </w:pPr>
    <w:rPr>
      <w:rFonts w:ascii="Arial" w:hAnsi="Arial" w:cs="Arial"/>
      <w:szCs w:val="24"/>
      <w:lang w:eastAsia="en-GB"/>
    </w:rPr>
  </w:style>
  <w:style w:type="character" w:customStyle="1" w:styleId="Added">
    <w:name w:val="Added"/>
    <w:basedOn w:val="DefaultParagraphFont"/>
    <w:uiPriority w:val="99"/>
    <w:rsid w:val="0068730C"/>
    <w:rPr>
      <w:rFonts w:cs="Times New Roman"/>
      <w:b/>
      <w:u w:val="single"/>
      <w:shd w:val="clear" w:color="auto" w:fill="auto"/>
      <w:rtl w:val="0"/>
      <w:cs w:val="0"/>
    </w:rPr>
  </w:style>
  <w:style w:type="character" w:customStyle="1" w:styleId="Deleted">
    <w:name w:val="Deleted"/>
    <w:basedOn w:val="DefaultParagraphFont"/>
    <w:uiPriority w:val="99"/>
    <w:rsid w:val="0068730C"/>
    <w:rPr>
      <w:rFonts w:cs="Times New Roman"/>
      <w:strike/>
      <w:shd w:val="clear" w:color="auto" w:fill="auto"/>
      <w:rtl w:val="0"/>
      <w:cs w:val="0"/>
    </w:rPr>
  </w:style>
  <w:style w:type="paragraph" w:customStyle="1" w:styleId="Address">
    <w:name w:val="Address"/>
    <w:basedOn w:val="Normal"/>
    <w:next w:val="Normal"/>
    <w:uiPriority w:val="99"/>
    <w:rsid w:val="0068730C"/>
    <w:pPr>
      <w:keepLines/>
      <w:widowControl/>
      <w:spacing w:before="120" w:after="120"/>
      <w:ind w:left="3402"/>
      <w:jc w:val="left"/>
    </w:pPr>
    <w:rPr>
      <w:szCs w:val="24"/>
      <w:lang w:eastAsia="en-GB"/>
    </w:rPr>
  </w:style>
  <w:style w:type="paragraph" w:customStyle="1" w:styleId="Objetexterne">
    <w:name w:val="Objet externe"/>
    <w:basedOn w:val="Normal"/>
    <w:next w:val="Normal"/>
    <w:uiPriority w:val="99"/>
    <w:rsid w:val="0068730C"/>
    <w:pPr>
      <w:widowControl/>
      <w:spacing w:before="120" w:after="120" w:line="240" w:lineRule="auto"/>
      <w:jc w:val="both"/>
    </w:pPr>
    <w:rPr>
      <w:i/>
      <w:caps/>
      <w:szCs w:val="24"/>
      <w:lang w:eastAsia="en-GB"/>
    </w:rPr>
  </w:style>
  <w:style w:type="paragraph" w:customStyle="1" w:styleId="Pagedecouverture">
    <w:name w:val="Page de couverture"/>
    <w:basedOn w:val="Normal"/>
    <w:next w:val="Normal"/>
    <w:uiPriority w:val="99"/>
    <w:rsid w:val="0068730C"/>
    <w:pPr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Supertitre">
    <w:name w:val="Supertitre"/>
    <w:basedOn w:val="Normal"/>
    <w:next w:val="Normal"/>
    <w:uiPriority w:val="99"/>
    <w:rsid w:val="0068730C"/>
    <w:pPr>
      <w:widowControl/>
      <w:spacing w:after="600" w:line="240" w:lineRule="auto"/>
      <w:jc w:val="center"/>
    </w:pPr>
    <w:rPr>
      <w:b/>
      <w:szCs w:val="24"/>
      <w:lang w:eastAsia="en-GB"/>
    </w:rPr>
  </w:style>
  <w:style w:type="paragraph" w:customStyle="1" w:styleId="Languesfaisantfoi">
    <w:name w:val="Langues faisant foi"/>
    <w:basedOn w:val="Normal"/>
    <w:next w:val="Normal"/>
    <w:uiPriority w:val="99"/>
    <w:rsid w:val="0068730C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Rfrencecroise">
    <w:name w:val="Référence croisée"/>
    <w:basedOn w:val="Normal"/>
    <w:uiPriority w:val="99"/>
    <w:rsid w:val="0068730C"/>
    <w:pPr>
      <w:widowControl/>
      <w:spacing w:line="240" w:lineRule="auto"/>
      <w:jc w:val="center"/>
    </w:pPr>
    <w:rPr>
      <w:szCs w:val="24"/>
      <w:lang w:eastAsia="en-GB"/>
    </w:rPr>
  </w:style>
  <w:style w:type="paragraph" w:customStyle="1" w:styleId="Fichefinanciretitre">
    <w:name w:val="Fiche financière titre"/>
    <w:basedOn w:val="Normal"/>
    <w:next w:val="Normal"/>
    <w:uiPriority w:val="99"/>
    <w:rsid w:val="0068730C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DatedadoptionPagedecouverture">
    <w:name w:val="Date d'adoption (Page de couverture)"/>
    <w:basedOn w:val="Datedadoption"/>
    <w:next w:val="TitreobjetPagedecouverture"/>
    <w:uiPriority w:val="99"/>
    <w:rsid w:val="0068730C"/>
    <w:pPr>
      <w:spacing w:line="240" w:lineRule="auto"/>
      <w:jc w:val="center"/>
    </w:pPr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uiPriority w:val="99"/>
    <w:rsid w:val="0068730C"/>
    <w:pPr>
      <w:spacing w:line="240" w:lineRule="auto"/>
      <w:jc w:val="left"/>
    </w:pPr>
  </w:style>
  <w:style w:type="paragraph" w:customStyle="1" w:styleId="StatutPagedecouverture">
    <w:name w:val="Statut (Page de couverture)"/>
    <w:basedOn w:val="Statut"/>
    <w:next w:val="TypedudocumentPagedecouverture"/>
    <w:uiPriority w:val="99"/>
    <w:rsid w:val="0068730C"/>
    <w:pPr>
      <w:spacing w:line="240" w:lineRule="auto"/>
      <w:jc w:val="center"/>
    </w:pPr>
  </w:style>
  <w:style w:type="paragraph" w:customStyle="1" w:styleId="Volume">
    <w:name w:val="Volume"/>
    <w:basedOn w:val="Normal"/>
    <w:next w:val="Confidentialit"/>
    <w:uiPriority w:val="99"/>
    <w:rsid w:val="0068730C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IntrtEEE">
    <w:name w:val="Intérêt EEE"/>
    <w:basedOn w:val="Languesfaisantfoi"/>
    <w:next w:val="Normal"/>
    <w:uiPriority w:val="99"/>
    <w:rsid w:val="0068730C"/>
    <w:pPr>
      <w:spacing w:after="240" w:line="240" w:lineRule="auto"/>
      <w:jc w:val="center"/>
    </w:pPr>
  </w:style>
  <w:style w:type="paragraph" w:customStyle="1" w:styleId="Accompagnant">
    <w:name w:val="Accompagnant"/>
    <w:basedOn w:val="Normal"/>
    <w:next w:val="Typeacteprincipal"/>
    <w:uiPriority w:val="99"/>
    <w:rsid w:val="0068730C"/>
    <w:pPr>
      <w:widowControl/>
      <w:spacing w:after="240" w:line="240" w:lineRule="auto"/>
      <w:jc w:val="center"/>
    </w:pPr>
    <w:rPr>
      <w:b/>
      <w:i/>
      <w:szCs w:val="24"/>
      <w:lang w:eastAsia="en-GB"/>
    </w:rPr>
  </w:style>
  <w:style w:type="paragraph" w:customStyle="1" w:styleId="Typeacteprincipal">
    <w:name w:val="Type acte principal"/>
    <w:basedOn w:val="Normal"/>
    <w:next w:val="Objetacteprincipal"/>
    <w:uiPriority w:val="99"/>
    <w:rsid w:val="0068730C"/>
    <w:pPr>
      <w:widowControl/>
      <w:spacing w:after="240" w:line="240" w:lineRule="auto"/>
      <w:jc w:val="center"/>
    </w:pPr>
    <w:rPr>
      <w:b/>
      <w:szCs w:val="24"/>
      <w:lang w:eastAsia="en-GB"/>
    </w:rPr>
  </w:style>
  <w:style w:type="paragraph" w:customStyle="1" w:styleId="Objetacteprincipal">
    <w:name w:val="Objet acte principal"/>
    <w:basedOn w:val="Normal"/>
    <w:next w:val="Titrearticle"/>
    <w:uiPriority w:val="99"/>
    <w:rsid w:val="0068730C"/>
    <w:pPr>
      <w:widowControl/>
      <w:spacing w:after="360" w:line="240" w:lineRule="auto"/>
      <w:jc w:val="center"/>
    </w:pPr>
    <w:rPr>
      <w:b/>
      <w:szCs w:val="24"/>
      <w:lang w:eastAsia="en-GB"/>
    </w:rPr>
  </w:style>
  <w:style w:type="paragraph" w:customStyle="1" w:styleId="IntrtEEEPagedecouverture">
    <w:name w:val="Intérêt EEE (Page de couverture)"/>
    <w:basedOn w:val="IntrtEEE"/>
    <w:next w:val="Rfrencecroise"/>
    <w:uiPriority w:val="99"/>
    <w:rsid w:val="0068730C"/>
    <w:pPr>
      <w:spacing w:line="240" w:lineRule="auto"/>
      <w:jc w:val="center"/>
    </w:pPr>
  </w:style>
  <w:style w:type="paragraph" w:customStyle="1" w:styleId="AccompagnantPagedecouverture">
    <w:name w:val="Accompagnant (Page de couverture)"/>
    <w:basedOn w:val="Accompagnant"/>
    <w:next w:val="TypeacteprincipalPagedecouverture"/>
    <w:uiPriority w:val="99"/>
    <w:rsid w:val="0068730C"/>
    <w:pPr>
      <w:spacing w:line="240" w:lineRule="auto"/>
      <w:jc w:val="center"/>
    </w:pPr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uiPriority w:val="99"/>
    <w:rsid w:val="0068730C"/>
    <w:pPr>
      <w:spacing w:line="240" w:lineRule="auto"/>
      <w:jc w:val="center"/>
    </w:pPr>
  </w:style>
  <w:style w:type="paragraph" w:customStyle="1" w:styleId="ObjetacteprincipalPagedecouverture">
    <w:name w:val="Objet acte principal (Page de couverture)"/>
    <w:basedOn w:val="Objetacteprincipal"/>
    <w:next w:val="Rfrencecroise"/>
    <w:uiPriority w:val="99"/>
    <w:rsid w:val="0068730C"/>
    <w:pPr>
      <w:spacing w:line="240" w:lineRule="auto"/>
      <w:jc w:val="center"/>
    </w:pPr>
  </w:style>
  <w:style w:type="paragraph" w:customStyle="1" w:styleId="LanguesfaisantfoiPagedecouverture">
    <w:name w:val="Langues faisant foi (Page de couverture)"/>
    <w:basedOn w:val="Normal"/>
    <w:next w:val="Normal"/>
    <w:uiPriority w:val="99"/>
    <w:rsid w:val="0068730C"/>
    <w:pPr>
      <w:widowControl/>
      <w:spacing w:before="360" w:line="240" w:lineRule="auto"/>
      <w:jc w:val="center"/>
    </w:pPr>
    <w:rPr>
      <w:szCs w:val="24"/>
      <w:lang w:eastAsia="en-GB"/>
    </w:rPr>
  </w:style>
  <w:style w:type="paragraph" w:styleId="ListBullet">
    <w:name w:val="List Bullet"/>
    <w:basedOn w:val="Normal"/>
    <w:uiPriority w:val="99"/>
    <w:rsid w:val="0068730C"/>
    <w:pPr>
      <w:widowControl/>
      <w:tabs>
        <w:tab w:val="num" w:pos="360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Bullet2">
    <w:name w:val="List Bullet 2"/>
    <w:basedOn w:val="Normal"/>
    <w:uiPriority w:val="99"/>
    <w:rsid w:val="0068730C"/>
    <w:pPr>
      <w:widowControl/>
      <w:tabs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Bullet3">
    <w:name w:val="List Bullet 3"/>
    <w:basedOn w:val="Normal"/>
    <w:uiPriority w:val="99"/>
    <w:rsid w:val="0068730C"/>
    <w:pPr>
      <w:widowControl/>
      <w:tabs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Bullet4">
    <w:name w:val="List Bullet 4"/>
    <w:basedOn w:val="Normal"/>
    <w:uiPriority w:val="99"/>
    <w:rsid w:val="0068730C"/>
    <w:pPr>
      <w:widowControl/>
      <w:tabs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GB"/>
    </w:rPr>
  </w:style>
  <w:style w:type="paragraph" w:styleId="ListNumber">
    <w:name w:val="List Number"/>
    <w:basedOn w:val="Normal"/>
    <w:uiPriority w:val="99"/>
    <w:rsid w:val="0068730C"/>
    <w:pPr>
      <w:widowControl/>
      <w:tabs>
        <w:tab w:val="num" w:pos="360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Number2">
    <w:name w:val="List Number 2"/>
    <w:basedOn w:val="Normal"/>
    <w:uiPriority w:val="99"/>
    <w:rsid w:val="0068730C"/>
    <w:pPr>
      <w:widowControl/>
      <w:tabs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Number3">
    <w:name w:val="List Number 3"/>
    <w:basedOn w:val="Normal"/>
    <w:uiPriority w:val="99"/>
    <w:rsid w:val="0068730C"/>
    <w:pPr>
      <w:widowControl/>
      <w:tabs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Number4">
    <w:name w:val="List Number 4"/>
    <w:basedOn w:val="Normal"/>
    <w:uiPriority w:val="99"/>
    <w:rsid w:val="0068730C"/>
    <w:pPr>
      <w:widowControl/>
      <w:tabs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GB"/>
    </w:rPr>
  </w:style>
  <w:style w:type="character" w:styleId="Hyperlink">
    <w:name w:val="Hyperlink"/>
    <w:basedOn w:val="DefaultParagraphFont"/>
    <w:uiPriority w:val="99"/>
    <w:rsid w:val="0068730C"/>
    <w:rPr>
      <w:rFonts w:cs="Times New Roman"/>
      <w:color w:val="0000FF"/>
      <w:u w:val="single"/>
      <w:shd w:val="clear" w:color="auto" w:fill="auto"/>
      <w:rtl w:val="0"/>
      <w:cs w:val="0"/>
    </w:rPr>
  </w:style>
  <w:style w:type="paragraph" w:customStyle="1" w:styleId="Genredudocument">
    <w:name w:val="Genre du document"/>
    <w:basedOn w:val="EntRefer"/>
    <w:next w:val="EntRefer"/>
    <w:uiPriority w:val="99"/>
    <w:rsid w:val="0068730C"/>
    <w:pPr>
      <w:widowControl/>
      <w:spacing w:before="240" w:line="240" w:lineRule="auto"/>
      <w:jc w:val="left"/>
    </w:pPr>
    <w:rPr>
      <w:lang w:eastAsia="en-US"/>
    </w:rPr>
  </w:style>
  <w:style w:type="paragraph" w:customStyle="1" w:styleId="Lignefinal">
    <w:name w:val="Ligne final"/>
    <w:basedOn w:val="Normal"/>
    <w:next w:val="Normal"/>
    <w:uiPriority w:val="99"/>
    <w:rsid w:val="0068730C"/>
    <w:pPr>
      <w:widowControl/>
      <w:pBdr>
        <w:bottom w:val="single" w:sz="4" w:space="0" w:color="000000"/>
      </w:pBdr>
      <w:spacing w:before="720" w:after="360"/>
      <w:ind w:left="3400" w:right="3400"/>
      <w:jc w:val="center"/>
    </w:pPr>
    <w:rPr>
      <w:b/>
      <w:lang w:eastAsia="en-US"/>
    </w:rPr>
  </w:style>
  <w:style w:type="paragraph" w:customStyle="1" w:styleId="pj">
    <w:name w:val="p.j."/>
    <w:basedOn w:val="Normal"/>
    <w:next w:val="Normal"/>
    <w:uiPriority w:val="99"/>
    <w:rsid w:val="0068730C"/>
    <w:pPr>
      <w:widowControl/>
      <w:spacing w:before="1200" w:after="120" w:line="240" w:lineRule="auto"/>
      <w:ind w:left="1440" w:hanging="1440"/>
      <w:jc w:val="left"/>
    </w:pPr>
    <w:rPr>
      <w:lang w:eastAsia="en-US"/>
    </w:rPr>
  </w:style>
  <w:style w:type="paragraph" w:customStyle="1" w:styleId="EntText">
    <w:name w:val="EntText"/>
    <w:basedOn w:val="Normal"/>
    <w:uiPriority w:val="99"/>
    <w:rsid w:val="0068730C"/>
    <w:pPr>
      <w:widowControl/>
      <w:spacing w:before="120" w:after="120"/>
      <w:jc w:val="left"/>
    </w:pPr>
    <w:rPr>
      <w:lang w:eastAsia="en-US"/>
    </w:rPr>
  </w:style>
  <w:style w:type="paragraph" w:customStyle="1" w:styleId="FooterCouncil">
    <w:name w:val="Footer Council"/>
    <w:basedOn w:val="Normal"/>
    <w:uiPriority w:val="99"/>
    <w:rsid w:val="0068730C"/>
    <w:pPr>
      <w:widowControl/>
      <w:tabs>
        <w:tab w:val="center" w:pos="4819"/>
        <w:tab w:val="center" w:pos="7370"/>
        <w:tab w:val="right" w:pos="9638"/>
      </w:tabs>
      <w:spacing w:line="240" w:lineRule="auto"/>
      <w:jc w:val="left"/>
    </w:pPr>
    <w:rPr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footer" Target="footer2.xml" /><Relationship Id="rId8" Type="http://schemas.openxmlformats.org/officeDocument/2006/relationships/header" Target="header2.xml" /><Relationship Id="rId9" Type="http://schemas.openxmlformats.org/officeDocument/2006/relationships/footer" Target="footer3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\Microsoft%20Office\TEMPLATES\_GenSK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3</Pages>
  <Words>14571</Words>
  <Characters>89759</Characters>
  <Application>Microsoft Office Word</Application>
  <DocSecurity>0</DocSecurity>
  <Lines>0</Lines>
  <Paragraphs>0</Paragraphs>
  <ScaleCrop>false</ScaleCrop>
  <Company>DTI</Company>
  <LinksUpToDate>false</LinksUpToDate>
  <CharactersWithSpaces>103552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</dc:title>
  <dc:creator>UKROPSL</dc:creator>
  <cp:lastModifiedBy>durovcik</cp:lastModifiedBy>
  <cp:revision>2</cp:revision>
  <cp:lastPrinted>2004-06-01T11:02:00Z</cp:lastPrinted>
  <dcterms:created xsi:type="dcterms:W3CDTF">2012-11-28T12:46:00Z</dcterms:created>
  <dcterms:modified xsi:type="dcterms:W3CDTF">2012-11-28T12:46:00Z</dcterms:modified>
</cp:coreProperties>
</file>