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480BD9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480BD9">
              <w:rPr>
                <w:rFonts w:ascii="Times New Roman" w:hAnsi="Times New Roman"/>
              </w:rPr>
              <w:t xml:space="preserve">RADA </w:t>
            </w:r>
          </w:p>
          <w:p w:rsidR="0007104E" w:rsidRPr="00480BD9">
            <w:pPr>
              <w:pStyle w:val="EntInstit"/>
              <w:bidi w:val="0"/>
              <w:rPr>
                <w:rFonts w:ascii="Times New Roman" w:hAnsi="Times New Roman"/>
              </w:rPr>
            </w:pPr>
            <w:r w:rsidRPr="00480BD9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480BD9" w:rsidR="003D72F6">
              <w:rPr>
                <w:rFonts w:ascii="Times New Roman" w:hAnsi="Times New Roman"/>
              </w:rPr>
              <w:t>V Bruseli</w:t>
            </w:r>
            <w:r w:rsidRPr="00480BD9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480BD9" w:rsidR="00F73149">
              <w:rPr>
                <w:rFonts w:ascii="Times New Roman" w:hAnsi="Times New Roman"/>
              </w:rPr>
              <w:t>16. apríla 2012</w:t>
            </w:r>
          </w:p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480BD9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480BD9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480BD9">
              <w:rPr>
                <w:rFonts w:ascii="Times New Roman" w:hAnsi="Times New Roman"/>
              </w:rPr>
              <w:t>Medziinštitucionálny spis:</w:t>
            </w:r>
          </w:p>
          <w:p w:rsidR="0007104E" w:rsidRPr="00480BD9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480BD9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480BD9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480BD9" w:rsidR="003D72F6">
              <w:rPr>
                <w:rFonts w:ascii="Times New Roman" w:hAnsi="Times New Roman"/>
              </w:rPr>
              <w:t>14764/11</w:t>
            </w:r>
          </w:p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480BD9" w:rsidR="003D72F6">
              <w:rPr>
                <w:rFonts w:ascii="Times New Roman" w:hAnsi="Times New Roman"/>
              </w:rPr>
              <w:t xml:space="preserve">ADD </w:t>
            </w:r>
            <w:r w:rsidRPr="00480BD9" w:rsidR="00FE0890">
              <w:rPr>
                <w:rFonts w:ascii="Times New Roman" w:hAnsi="Times New Roman"/>
              </w:rPr>
              <w:t>3</w:t>
            </w:r>
          </w:p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480BD9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480BD9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480BD9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480BD9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480BD9">
              <w:rPr>
                <w:rFonts w:ascii="Times New Roman" w:hAnsi="Times New Roman"/>
                <w:noProof/>
              </w:rPr>
              <w:t>WTO 329</w:t>
            </w:r>
          </w:p>
          <w:p w:rsidR="00B6235D" w:rsidRPr="00480BD9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480BD9">
              <w:rPr>
                <w:rFonts w:ascii="Times New Roman" w:hAnsi="Times New Roman"/>
                <w:noProof/>
              </w:rPr>
              <w:t>AMLAT 84</w:t>
            </w:r>
          </w:p>
          <w:p w:rsidR="00B6235D" w:rsidRPr="00480BD9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480BD9">
              <w:rPr>
                <w:rFonts w:ascii="Times New Roman" w:hAnsi="Times New Roman"/>
                <w:noProof/>
              </w:rPr>
              <w:t>SERVICES 96</w:t>
            </w:r>
          </w:p>
          <w:p w:rsidR="0007104E" w:rsidRPr="00480BD9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480BD9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480BD9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480BD9">
      <w:pPr>
        <w:pStyle w:val="EntRefer"/>
        <w:bidi w:val="0"/>
        <w:rPr>
          <w:rFonts w:ascii="Times New Roman" w:hAnsi="Times New Roman"/>
        </w:rPr>
      </w:pPr>
    </w:p>
    <w:p w:rsidR="003D72F6" w:rsidRPr="00480BD9">
      <w:pPr>
        <w:pStyle w:val="EntRefer"/>
        <w:bidi w:val="0"/>
        <w:rPr>
          <w:rFonts w:ascii="Times New Roman" w:hAnsi="Times New Roman"/>
        </w:rPr>
      </w:pPr>
    </w:p>
    <w:p w:rsidR="003D72F6" w:rsidRPr="00480BD9">
      <w:pPr>
        <w:pStyle w:val="EntRefer"/>
        <w:bidi w:val="0"/>
        <w:rPr>
          <w:rFonts w:ascii="Times New Roman" w:hAnsi="Times New Roman"/>
        </w:rPr>
      </w:pPr>
    </w:p>
    <w:p w:rsidR="003D72F6" w:rsidRPr="00480BD9">
      <w:pPr>
        <w:pStyle w:val="EntRefer"/>
        <w:bidi w:val="0"/>
        <w:rPr>
          <w:rFonts w:ascii="Times New Roman" w:hAnsi="Times New Roman"/>
        </w:rPr>
      </w:pPr>
    </w:p>
    <w:p w:rsidR="0007104E" w:rsidRPr="00480BD9">
      <w:pPr>
        <w:pStyle w:val="EntRefer"/>
        <w:bidi w:val="0"/>
        <w:rPr>
          <w:rFonts w:ascii="Times New Roman" w:hAnsi="Times New Roman"/>
        </w:rPr>
      </w:pPr>
    </w:p>
    <w:p w:rsidR="0007104E" w:rsidRPr="00480BD9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480BD9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80BD9" w:rsidR="0049672E">
              <w:rPr>
                <w:rFonts w:ascii="Times New Roman" w:hAnsi="Times New Roman"/>
              </w:rPr>
              <w:t>Predmet</w:t>
            </w:r>
            <w:r w:rsidRPr="00480BD9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80BD9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480BD9" w:rsidR="00B6235D">
              <w:rPr>
                <w:rFonts w:ascii="Times New Roman" w:hAnsi="Times New Roman"/>
              </w:rPr>
              <w:t>Dohoda o obchode medzi Európskou úniou</w:t>
            </w:r>
            <w:r w:rsidRPr="00480BD9" w:rsidR="00352177">
              <w:rPr>
                <w:rFonts w:ascii="Times New Roman" w:hAnsi="Times New Roman"/>
              </w:rPr>
              <w:t xml:space="preserve"> a jej členskými štátmi na jednej strane</w:t>
            </w:r>
            <w:r w:rsidRPr="00480BD9" w:rsidR="00B6235D">
              <w:rPr>
                <w:rFonts w:ascii="Times New Roman" w:hAnsi="Times New Roman"/>
              </w:rPr>
              <w:t xml:space="preserve"> a Kolumbiou a Peru</w:t>
            </w:r>
            <w:r w:rsidRPr="00480BD9" w:rsidR="00352177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480BD9">
      <w:pPr>
        <w:bidi w:val="0"/>
        <w:spacing w:line="240" w:lineRule="auto"/>
        <w:rPr>
          <w:rFonts w:ascii="Times New Roman" w:hAnsi="Times New Roman"/>
        </w:rPr>
      </w:pPr>
    </w:p>
    <w:p w:rsidR="0007104E" w:rsidRPr="00480BD9">
      <w:pPr>
        <w:tabs>
          <w:tab w:val="left" w:pos="3969"/>
        </w:tabs>
        <w:bidi w:val="0"/>
        <w:rPr>
          <w:rFonts w:ascii="Times New Roman" w:hAnsi="Times New Roman"/>
        </w:rPr>
      </w:pPr>
    </w:p>
    <w:p w:rsidR="003D72F6" w:rsidRPr="00480BD9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  <w:bookmarkEnd w:id="9"/>
    </w:p>
    <w:tbl>
      <w:tblPr>
        <w:tblStyle w:val="TableNormal"/>
        <w:tblW w:w="5000" w:type="pct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1474"/>
        <w:gridCol w:w="10295"/>
        <w:gridCol w:w="1471"/>
        <w:gridCol w:w="1471"/>
      </w:tblGrid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5"/>
          <w:tblHeader/>
          <w:jc w:val="center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Podpoložka NANDINA</w:t>
            </w:r>
          </w:p>
        </w:tc>
        <w:tc>
          <w:tcPr>
            <w:tcW w:w="349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="0017177A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3810901000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Tavivá a ostatné pomocné prípravky na spájkovanie alebo na zváranie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3810902000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Prípravky druhov používaných na výplň alebo oplášťovanie zváracích elektród a tyčí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základe zlúčenín z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3811211000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Zlepšovače viskozity, tiež zmiešané s ostatnými aditívami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3811212000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Detergenty a dispergátory, tiež zmiešané s ostatnými aditívami, iné ako zlepšovače viskozity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3811219000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Pripravené urýchľovače vulkanizácie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Zložené plastifikátory pre kaučuk alebo plasty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3812301000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Antioxidačné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3812309000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3813001200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brómchlórdifluórmetán, brómtrifluórmetán alebo dibrómtetrafluóretány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3813001300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Metán, etán alebo propán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3813001400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Metán, etán alebo propán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3813001500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3813002000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Naplnené hasiace granáty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3814001000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Metán, etán alebo propán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3814002000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Metán, etán alebo propán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3814003000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1,1,1-trichlóretán (metylchloroform)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3814009000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niklom alebo so zlúčeninou niklu ako aktívnou látkou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drahým kovom alebo so zlúčeninou drahého kovu ako aktívnou látkou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3815191000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niklom alebo so zlúčeninou niklu ako aktívnou látkou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3815199000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Ohňovzdorné cementy, malty, betóny a podobné zmesi, iné ako výrobky položky 3801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3817001000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Dodecylbenzén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3817002000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Zmesi alkylnaftalénov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3817009000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3818000000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Chemické prvky dopované na použitie v elektronike, v tvare diskov, doštičiek alebo v podobných tvaroch; chemické zlúčeniny dopované na použitie v elektronike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3819000000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Kvapaliny do hydraulických bŕzd a ostatné pripravené kvapaliny do hydraulických prevodov, neobsahujúce žiadne alebo obsahujúce menej ako 70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minerálnych olejov alebo olejov získaných z bitúmenových nerastov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3820000000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Prípravky proti zamŕzaniu a prípravky na odmrazovanie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Pripravené živné pôdy na rast a udržiavanie mikroorganizmov (vrátane vírusov a podobných organizmov) alebo rastlinných, ľudských alebo živočíšnych buniek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3822003000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certifikované referenčné materiály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3822009000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-- Kyselina stearová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38231200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-Kyselina olejová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38231300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-Mastné kyseliny z tallového oleja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38237010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Laurylalkohol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38237020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Cetylalkohol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38237030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Stearylalkohol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38237090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Pripravené spojivá pre odlievacie formy alebo jadrá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Neaglomerované karbidy kovov zmiešané navzájom alebo s kovovým spojivom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Pripravené prísady do cementov, mált alebo betónov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Malty a betóny, iné ako ohňovzdorné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Sorbitol, iný ako tovar v podpoložke 2905.44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Obsahujúce chlórfluórované uhľovodíky (CFC), tiež obsahujúce hydrochlórfluórované uhľovodíky (HCFC), perfluórované uhľovodíky (PFC) alebo hydrofluórované uhľovodíky (HFC)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brómchlórdifluórmetán, brómtrifluórmetán alebo dibrómtetrafluóretány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hydrobróm fluórované uhľovodíky (HBFC)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hydrochlórfluórované uhľovodíky (HCFC), tiež obsahujúce perfluórované uhľovodíky (PFC) alebo hydrofluórované uhľovodíky (HFC), ale neobsahujúce chlórfluórované uhľovodíky (CFC)</w:t>
            </w:r>
          </w:p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chlórfluórované uhľovodíky (CFC)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tetrachlórmetán (chlorid uhličitý)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- 1,1,1-trichlóretán (metylchloroform)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perfluórované uhľovodíky (PFC) alebo hydrofluórované uhľovodíky (HFC), ale neobsahujúce chlórfluórované uhľovodíky (CFC) ani hydrochlórfluórované uhľovodíky (HCFC)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3824790000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oxirán (etylénoxid)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3824820000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polychlórované bifenyly (PCB), polychlórované terfenyly (PCT) alebo polybrómované bifenyly (PBB)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3824830000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tris(2, 3-dibrómpropyl) fosfát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Petrolejový koks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Chlórparafíny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3824902200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Zmesi polyetylénglykolov s nízkou molekulárnou hmotnosťou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3824903100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Antioxidačné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3824903200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Enologické prípravky; prípravky na čírenie kvapalín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Taviteľné keramické merače teploty v peciach; nátronové vápno, hydratovaný silikagél; pasty na báze želatíny na grafické účely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Kyseliny naftenové, ich vo vode nerozpustné soli a ich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Prípravky pre vrtné kvapaliny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3824907000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Prípravky na koncentrovanie minerálov, iné ako obsahujúce xantáty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3824908000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Anaboliká; zmesi síranu sodného a chrómanu sodného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Maneb, zineb, mankozeb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Ferity s aglomerujúcimi látkami, v prášku alebo granulách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3824909300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Iónomeniče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3824909400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Zložené tvrdiace prísady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3824909500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Kyselina fosforečná, neizolovaná, tiež koncentrovaná, s obsahom P2O5 nepresahujúcim 54 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3824909600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Opravné laky v balení na predaj v malom;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3824909700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Propineb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3824909800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Prípravky pre olovnatý náter alebo na černenie pri výrobe dosiek do akumulátorov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3824909930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Bionafta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3824909990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Komunálny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Kal z čističiek odpadových vôd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Klinický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Halogenované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Odpadové kvapaliny z roztokov moridiel kovov, odpad z hydraulických kvapalín, brzdových a nemrznúcich kvapalín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hlavne organické zložky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3825900000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Polyetylén so špecifickou hmotnosťou nižšou ako 0,94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Polyetylén so špecifickou hmotnosťou 0,94 alebo vyššou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Etylén-vinylacetátové kopolyméry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Kopolyméry etylénu s ostatnými olefínmi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Polypropylén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Polyizobutylén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Kopolyméry 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Expandovateľný (rozpínavý)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Styrén–akrylonitrilové kopolyméry (SAN)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Akrylonitril–butadién–styrénové kopolyméry (ABS)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Získané polymerizáciou v emulzii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3904102000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Získané polymerizáciou v suspenzii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Nemäkčené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Mäkčené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Nezmiešané s ostatnými látkami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vinylchloridové kopolyméry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Vinylidénchloridové polyméry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Polytetrafluóretylén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vodnej disperzii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vodnej disperzii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Polyvinylalkohol, tiež obsahujúci nehydrolyzované acetátové skupiny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Kopolyméry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Polyvinylbutyral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3905992000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Polyvinylpyrolidón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3905999000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Poly(metylmetakrylát)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3906901000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Polyakrylnitril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3906902100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Polyakrylát sodný, schopný absorbovať dvadsaťnásobok alebo viac svojej vlastnej hmotnosti 1 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vodného roztoku chloridu sodného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3906902900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3906909000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Polyacetály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Polyetylénglykoly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3907202000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Polyetylénglykoly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3907203000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Polyéterové polyoly získané z propylénoxidu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Tekuté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Polyuhličitany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Alkydové živice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oxid titaničitý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3907609000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Kyselina poly(laktónová)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Nenasýtené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3907990000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Polyamid-6 (polykaprolaktam)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3908109000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Močovinoformaldehyd na tvarovanie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3909201010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Práškový melamínformaldehyd na tvarovanie kompresiou alebo injektážou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3909201090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3909300010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Metyl-difenyl-izokyanát (polymerický MDI)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3909300090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Fenolické živice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3909500000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Polyuretány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3910001000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Disperzie (emulzie alebo suspenzie) alebo roztoky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3910009000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3911101000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Kumarónindénové živice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3911109000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Nemäkčené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Mäkčené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Kolódiá a ostatné roztoky a disperzie (emulzie alebo suspenzie)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Karboxymetylcelulóza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Kyselina algová,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3913901000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Chlórovaný kaučuk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3913903000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Chemické deriváty prírodného kaučuku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3913904000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modifikované prírodné polyméry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Ionomeniče na základe polymérov položiek 3901 až 3913,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styrénu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Umelé črevá (črievka párkov) z tvrdených bielkovín alebo z celulózových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vulkanizovaného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3917299100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3917299900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Ohybné rúry, rúrky a hadice s minimálmym tlakom prasknutia 27,6 MPa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Umelé črevá, iné ako z podpoložky 3917.10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3917329100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3917329900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kvapkové, rozprašovacie a ostatné zavlažovacie systémy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3917399000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3917400000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Doplnky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Podlahové krytiny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3918109000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3918901000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Podlahové krytiny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3918909000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zvitkoch, so šírkou nepresahujúcou 20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3919901100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zvitkoch, so šírkou nepresahujúcou 1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3919901900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3919909000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3920201010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výrobu elektród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3920201090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nepresahujúcou 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v hmotnosti najmenej 6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plastifikátorov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poly(metylmetakrylátu)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polykarbonátov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3920620010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nepresahujúcou 30 mikrónov, biaxiálne orientované, nepotlačené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3920620090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3920630000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nenasýtených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3920710000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regenerovanej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3920730000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acetátu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3920790000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derivátov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výrobu elektród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amínových živíc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fenolových živíc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3920990000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styrénu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polyuretánov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regenerovanej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Fólie zo zmesi polyetylénu a polypropylénu, s jednoduchou podložkou z polypropylénovej netkanej textílie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Získané lamináciou a stratifikáciou listov papiera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3922101000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Kúpacie vane z plastov spevnené sklenenými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3922109000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Záchodové sedadielka a kryty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kazety, CD, DVD a podobný tovar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Vrecká na zber krvi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3923292000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Vrecká na parenterálne roztoky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3923302000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Predlisky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3923309100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objemom 18,9 litrov (5 galónov) alebo väčším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3923309900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Kazety neobsahujúce pásku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3923501000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Silikónové zátky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3923509000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3924101000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Fľaše pre dojčatá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3924109000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Nádrže, zásobníky, kade a podobné nádoby, s obsahom presahujúcim 300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Okenice, rolety (vrátane žalúzií) a podobné výrobky a ich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Kancelárske a školské potreby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Odevné výrobky a ich príslušenstvo (vrátane rukavíc prstových, palčiakov a rukavíc bez prstov)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Príslušenstvo k nábytku, karosériám alebo podobným výrobkom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Sošky a ostatné ozdobné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Bóje a plaváky pre rybárske siete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Výstuže a podobné výrobky pre korzety, odevy a odevné doplnky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Skrutky, svorníky, podložky a podobné výrobky na všeobecné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Chrániče na tlmenie hluku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3926907000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Špeciálne ochranné pracovné masky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3926909020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Svorky pre elektrické zariadenia motorových vozidiel kapitoly 87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3926909030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Konzoly na navíjanie pásov podpoložky 9612.10.00.00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3926909090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 prírodného kaučuku, tiež predvulkanizovaný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Údený kaučuk v listoch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Technicky špecifikovaný prírodný kaučuk (TSNR)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listoch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4001292000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Reaglomerované kaučukové granule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Balata, gutaperča, guajal, tropická živica a podobné prírodné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styrén-butadiénového kaučuku (SBR);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karboxylovaného butadién-styrénového kaučuku (XSBR)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4002191100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4002191200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4002192100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4002192200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4002209100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4002209200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4002319100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4002319200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4002399100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4002399200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4002491000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4002492000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4002591000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4002592000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4002609100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4002609200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4002701000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4002709100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4002709200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Zmesi akéhokoľvek výrobku položky 4001 s akýmkoľvek výrobkom tejto položky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Latex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Polyamidy v primárnych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4002992000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platniach, listoch a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Regenerovaný kaučuk v primárnych formách alebo platniach, listoch alebo pásoch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Odpady, úlomky a odrezky kaučuku (iné ako z tvrdenej gumy) a prášky a granuly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Zmiešané so sadzami alebo oxidom kremičitým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Roztoky; disperzie, iné ako podpoložky 4005,10 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Bázy pre žuvacie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Bázy pre žuvacie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4005999000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Pásy „camel - back“ používané na protektorovanie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Vlákna a povrázky, z vulkanizovaného kaučuku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Nekombinované s inými materiálmi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Kombinované s inými materiálmi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4008211000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Nekombinované s inými materiálmi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4008212100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Tlačiarenské poťahy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4008212900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 príslušenstva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príslušenstvom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 príslušenstva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príslušenstvom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 príslušenstva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príslušenstvom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 príslušenstva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4009420000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príslušenstvom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Spevnené len kovom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Spevnené len textilnými materiálmi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Spevnené len kovom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hnacie pásy s lichobežníkovým prierezom (V-pásy), V- drážkované s vonkajším obvodom presahujúcim 60 cm, ale nepresahujúcim 180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hnacie pásy s lichobežníkovým prierezom (V-pásy), iné ako V-drážkované s vonkajším obvodom presahujúcim 60 cm, ale nepresahujúcim 180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hnacie pásy s lichobežníkovým prierezom (V-pásy), V- drážkované s vonkajším obvodom presahujúcim 180 cm, ale nepresahujúcim 240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hnacie pásy s lichobežníkovým prierezom (V-pásy), iné ako V-drážkované s vonkajším obvodom presahujúcim 180 cm, ale nepresahujúcim 240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synchrónne pásy s vonkajším obvodom presahujúcim 60 cm, ale nepresahujúcim 150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synchrónne pásy s vonkajším obvodom presahujúcim 150 cm, ale nepresahujúcim 198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4010390000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Radiálne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Radiálne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lietadlá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motocykle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bicykle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poľnohospodárske alebo lesné vozidlá a 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stavebné alebo priemyselné manipulačné vozidlá a stroje s priemerom ráfika nepresahujúcim 61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4011630000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stavebné alebo priemyselné manipulačné vozidlá a stroje s priemerom ráfika presahujúcim 61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poľnohospodárske alebo lesné vozidlá a 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stavebné alebo priemyselné manipulačné vozidlá a stroje s priemerom ráfika nepresahujúcim 61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stavebné alebo priemyselné manipulačné vozidlá a stroje s priemerom ráfika presahujúcim 61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osobné motorové vozidlá (vrátane dodávkových automobilov a pretekárskych automobilov)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autobusy alebo nákladné automobily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lietadlá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Použité pneumatiky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Ochranné vložky do ráfika pneumatiky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Tuhý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Tuhý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4012904100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protektorovanie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4012904900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osobné motorové vozidlá (vrátane dodávkových automobilov a pretekárskych automobilov), na autobusy alebo nákladné automobily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Druhov používaných na bicykle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Antikoncepčné prostriedky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Chirurgické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Antiradiačné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Antiradiačné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Potápačské obleky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4015909000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ľahčenej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Podlahové krytiny a rohože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Gumy na vymazávanie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Nárazníky na pristávanie lodí a člnov, aj nafukovacie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4016951000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Cisterny, tiež stlačiteľné (zásobníky)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4016952000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Vrecia pre stroje na vulkanizáciu a protektorovanie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4016959000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výrobky na technické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Prachové tesnenia pre hriadele náprav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Uzávery a zátky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Záplaty na opravu duší a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Tlačiarenské poťahy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4016999000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4017000000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Tvrdená guma (napr. ebonit), vo všetkých formách, vrátane odpadkov a zvyškov; výrobky z tvrdenej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kože a kožky s jednotkovou hmotnosťou nepresahujúcou 8 kg, ak sú sušené jednoduchým spôsobom, 10 kg alebo menej, ak sú suchosolené, alebo 16 kg alebo menej, ak sú čerstvé, mokrosolené alebo inak konzervované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41015000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kože a kožky, s hmotnosťou presahujúcou 16 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vrátane krupónov, polokrupónov a krajín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vlnou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41022100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Piklované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41022900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41033000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Plné lícové, neštiepané; lícové štiepenky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Plné lícové, neštiepané; lícové štiepenky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lícové, neštiepané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Lícové štiepenky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lícové, neštiepané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Lícové štiepenky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4107990000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Usne ďalej upravené po činení alebo krustovaní, vrátane pergamenových koží, z oviec alebo jahniat, odchlpené, tiež štiepané, iné ako usne položky 4114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kôz alebo kozliat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Semišové usne (vrátane kombinovaného semiša)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Lakové usne a lakové laminované usne; metalizované usne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Kompozitné usne na základe usní alebo usňových vlákien, v doskách, listoch alebo pásoch, tiež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4115200000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Odrezky a ostané zvyšky z usní alebo z kompozitných usní, nevhodné na výrobu predmetov z usní; kožené piliny, prach a múčka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Sedlárske a remenárske výrobky pre akékoľvek zviera (vrátane postranníc, vodidiel, nákolenníc, náhubkov, pokrývok pod sedlá, sedlových puzdier, pokrývok na psov a podobných výrobkov) z akéhokoľvek materiálu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Cestovné kufre, príručné kufre a kozmetické kufríky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4202121000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Cestovné kufre, príručné kufre a kozmetické kufríky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4202129000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povrchom z usne, kompozitnej usne alebo lakovej usne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povrchom z plastových fólií alebo z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povrchom z usne, kompozitnej usne alebo lakovej usne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povrchom z plastových fólií alebo z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Cestovné tašky a ruksaky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povrchom z plastových fólií alebo z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Cestovné tašky a ruksaky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4202999000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Odevy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4203210000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Špeciálne určené na použitie v športe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4203290000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Pásy, opasky a závesné remene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odevné doplnky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4205001000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Prevodové pásy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4205009000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4206001000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Katgut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4206002000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Črevá, zlatotepecká blana pre párky a salámy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4206009000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noriek, celé, tiež bez hláv, chvostov alebo nôžok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43013000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nasledujúcich jahniat: astrachánskych, broadtailových, karakulských, perziánových a podobných jahniat, jahniat indických, čínskych, mongolských alebo tibetských, celé, tiež bez hláv, chvostov alebo nôžok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43016000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líšok, celé, tiež bez hláv, chvostov alebo nôžok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43018000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kožušiny, celé, tiež bez hláv, chvostov alebo nôžok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Hlavy, chvosty, nôžky a ostatné kúsky alebo odrezky, vhodné na použitie v kožušníctve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noriek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Hlavy, chvosty, nôžky a ostatné časti, kúsky a odrezky, nespojené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kožušiny a ich časti a odrezky, spojené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4303101000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4303109000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4303901000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4304000000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Umelé kožušiny a výrobky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Piliny, zbytky a odpad z dreva, tiež aglomerované v tvare klátov, brikiet, peliet alebo podobných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Natierané alebo impregnované farbou, moridlom, kreozotom alebo ostatnými ochrannými prostriedkami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Tmavočervené meranti, svetločervené meranti a meranti bakau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Duba cezmínového, duba korkového a ostatných dubov (Quercus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buka (Fagus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4403990000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Drevitá vlna; drevná múčka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Neimpregnovamé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Ceruzkárske doštičky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Mahagónovník (Swietenia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Virola, imbuia a balza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Tmavočervené meranti, svetločervené meranti a meranti bakau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Biele lauan, biele meranti, biele seraya, žlté meranti a alan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Sapelli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Iroko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Duba cezmínového, duba korkového a ostatných dubov (Quercus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buka (Fagus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javora (Acer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čerešne (Prunus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jaseňa (Fraxinus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4407990000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Ceruzkárske doštičky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4408109000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4408310000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Tmavočervené meranti, svetločervené meranti a meranti bakau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4408390000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Parketové laty a vlysy, nezostavené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4409102000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Parketové laty a vlysy, nezostavené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4409292000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4409299000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Drevotrieska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Orientované trieskové dosky (OSB)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4410190000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nepresahujúcou 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5 mm, ale nepresahujúcou 9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9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 hustotou presahujúcou 0,8 g/cm3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hustotou presahujúcou 0,5 g/ cm³, ale nepresahujúcou 0,8 g/ cm³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4411940000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 hustotou nepresahujúcou 0,5 g/ cm³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Aspoň s jednou vonkajšou vrstvou z tropického dreva špecifikovaného v poznámke 1 k podpoložkám tejto kapitoly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aspoň s jednou vonkajšou vrstvou z iného ako ihličnatého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Laťovky a spárovky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Tzv. zhutnené drevo, v tvare klátov, dosiek, doštičiek alebo profilov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Drevené rámy na obrazy, fotografie, zrkadlá alebo podobné predmety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Debny, debničky, klietky, bubny a podobné obaly; káblové bubny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Jednoduché palety, skriňové palety a ostatné nakladacie plošiny; nástavné rámy paliet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Sudy, kade, škopky, korytá a ostatné debnárske výrobky a ich časti, z dreva, vrátane dúh (časti steny suda)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4417001000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4417009000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Okná, francúzske okná a ich rámy a zárubne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Dvere, ich rámy, zárubne a prahy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Debnenie na betónovanie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Šindle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Stĺpy a nosníky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4418710000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mozaikové podlahy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4418720000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viacvrstvové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4418790000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Pórovité (voštinové) dosky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4418909000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4419000000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Stolový a kuchynský tovar z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Figúrky a ostatné ozdobné predmety z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Ramienka na šaty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Cievky, potáče, dutinky, kotúče na šijacie nite a podobné výrobky, zo sústruženého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Špáradlá na zuby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Tyčinky a lyžičky na cukrovinky a zmrzlinu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4421905000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Drievka na zápalky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4421909000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Prírodný korok, surový alebo jednoducho upravený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Prírodný korok, odkôrnený alebo jednoducho nahrubo otesaný, alebo v pravouhlých (vrátane štvorcových) blokoch, doskách, listoch alebo pásoch (vrátane polotovarov s ostrými hranami určených na zátky)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Uzávery a zátky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Bloky, tehly, dosky, listy a pásy; dlaždice všetkých tvarov; plné valce vrátane kotúčov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4504901000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Uzávery a zátky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4504902000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 a upchávky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4504909000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rotangu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rotangu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rastlinných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rotangu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4602900000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Drevovina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Chemická drevná buničina druhov na rozpúšťanie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ihličnatých druhov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4703210000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ihličnatých druhov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4703290000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ihličnatých druhov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ihličnatých druhov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Neihličnaté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Drevná buničina získaná kombináciou mechanického a chemického zbuničinovacieho procesu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Buničina z bavlneného lintersu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Vláknina z vlákien získaných zo zberového (odpadu a výmetu) papiera alebo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4706300010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Získaná mechanicky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4706300020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Chemická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4706300090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Polochemická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Získaná mechanicky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Chemická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4706930000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Polochemická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Nebielený sulfátový (kraft) papier alebo lepenka, alebo vlnitý papier alebo lepenka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Ostatný papier alebo lepenka, vyrobené hlavne z bielenej chemickej buničiny, nefarbené v hmote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Papier alebo lepenka vyrobené hlavne z drevoviny (napr. noviny, časopisy a podobné tlačoviny)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4707900000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Ostatný, vrátane netriedeného zberového papiera a výmetu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Novinový papier, v kotúčoch alebo listoch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Ručný papier a lepenka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Papier a lepenka z druhov používaných ako podklad na svetlocitlivý, teplocitlivý alebo elektrocitlivý papier alebo lepenku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tapetový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menšou ako 40 g/m</w:t>
            </w:r>
            <w:r w:rsidRPr="001C6680" w:rsidR="002D64BE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4802551000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Bezpečnostný papier na bankovky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4802552000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bezpečnostné papiere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4802559000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4802561000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Bezpečnostný papier na bankovky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4802562000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bezpečnostné papiere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4802569000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4802571000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Bezpečnostný papier na bankovky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4802572000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bezpečnostné papiere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4802579000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4802581000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kotúčoch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4802589000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4802611000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menšou ako 40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v súlade s ostatnými špecifikáciami poznámky 4 k tejto kapitole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4802619000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listoch s jednou stranou nepresahujúcou 435 mm a druhou stranou nepresahujúcou 297 mm v nepreloženom stave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4802691000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menšou ako 40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v súlade s ostatnými špecifikáciami poznámky 4 k tejto kapitole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4802699000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4803001000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Buničitá vata alebo pásy splstených buničinových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4803009000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4804411000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Absorpčná, používaná na výrobu ozdobných plastových fólií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4804419000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Rovnomerne bielené v hmote, obsahujúce z celkového obsahu vlákniny viac ako 95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drevných vlákien získaných chemickým postupom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Rovnomerne bielené v hmote, obsahujúce z celkového obsahu vlákniny viac ako 95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drevných vlákien získaných chemickým postupom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4804590000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Polochemický papier na zvlnenú vrstvu (tzv. fluting)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Papier na zvlnenú vrstvu vlnitej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791AD8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S plošnou hmotnosťou väčšou ako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Sulfitový baliaci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Vyrobený z bavlnených vlákien alebo vlákien z manilského konope obsahujúcich menej ako 100 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bavlny, neglejený a neobsahujúci minerálne zmesi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4805402000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hmotnostným obsahom tuku 70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viac, ale menej ako 100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Plstený papier a lepenka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Absorpčná, používaná na výrobu ozdobných plastových fólií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elektrickú izoláciu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4805913000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Viacvrstvový papier, kartón a lepenka (iné ako z položiek 4805.12, 4805.19, 4805.24 alebo 4805.25)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elektrickú izoláciu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Viacvrstvový papier, kartón a lepenka (iné ako z položiek 4805.12, 4805.19, 4805.24 alebo 4805.25)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elektrickú izoláciu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Viacvrstvový papier, kartón a lepenka (iné ako z položiek 4805.12, 4805.19, 4805.24 alebo 4805.25)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4805933000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Pevná lepenka so špecifickou hmotnosťou presahujúcou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4805939000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Rastlinný pergamen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Nepremastiteľný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4806300000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Pauzovací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Pergamín a ostatné hladené priehľadné alebo priesvitné papiere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Kompozitný papier a lepenka (vyrobené zlepením plochých vrstiev papiera alebo lepenky so spojivom), nenatierané na povrchu ani neimpregnované, tiež vnútri zosilnené, v kotúčoch alebo listoch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Vlnitý papier a lepenka, tiež perforované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Vrecový kraft papier (na vrecia veľkého obsahu), krepovaný alebo plisovaný, tiež razený alebo perforovaný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Ostatný kraft papier, krepovaný alebo plisovaný, tiež razený alebo perforovaný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Samokopírovací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4810131100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60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4810131900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väčšou ako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4810141000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jednou stranou presahujúcou 360 mm a druhou nepresahujúcou 150 mm, v nepreloženom stave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4810149000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Ľahko natieraný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Bielené rovnomerne v hmote a obsahujúce z celkového obsahu vlákniny viac ako 95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drevných vlákien získaných chemickým postupom, s plošnou hmotnosťou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Bielené rovnomerne v hmote a obsahujúce z celkového obsahu vlákniny viac ako 95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drevných vlákien získaných chemickým postupom, s plošnou hmotnosťou väčšou ako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Viacvrstvové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4810990000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Dechtované rovnomerne v hmote, so špecifickou hmotnosťou presahujúcou 1, tiež hladené, lakované alebo gofrované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4811411000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kotúčoch so šírkou presahujúcou 15 cm alebo v listoch s jednou stranou presahujúcou 36 cm a s druhou stranou presahujúcou 15 cm v nepreloženom stave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4811419000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4811491000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kotúčoch so šírkou presahujúcou 15 cm alebo v listoch s jednou stranou presahujúcou 36 cm a s druhou stranou presahujúcou 15 cm v nepreloženom stave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4811499000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medzivrstvou z hliníkovej fólie, druhy používané na balenie potravín, tiež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Potiahnuté alebo pokryté na obidvoch stranách plastmi, druhy používané v potravinárskom priemysle, tiež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výrobu mokrého pieskového papiera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medzivrstvou z hliníkovej fólie, druhy používané na balenie potravín, tiež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Papier impregnovaný melamínovými živicami, tiež zdobený alebo potlačený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elektrickú izoláciu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Potiahnuté alebo pokryté na obidvoch stranách plastmi, druhy používané v potravinárskom priemysle, tiež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Filtračné papiere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4811599000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elektrickú izoláciu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4811609000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Lakované, tiež gofrované, so špecifickou hmotnosťou presahujúcou 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4811905000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Linajkované alebo štvorčekované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4811908000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Absorpčný papier, zdobený alebo potlačený, neimpregnovaný, druhy používané na výrobu dekoratívnych plastových laminátov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Filtračné bloky a dosky z papieroviny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tvare zložiek alebo dutiniek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zvitkoch, so šírkou nepresahujúcou 5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„Ingrain“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Tapetový papier a podobný krycí materiál na steny, na lícnej strane natretý alebo potiahnutý zrnitou, razenou, farbenou, vzorovane potlačenou alebo inak zdobenou vrstvou z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Samokopírovací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Obálky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Zálepky, neilustrované poštové karty a korešpodenčné lístky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Škatule, tašky, náprsné tašky a písacie súpravy obsahujúce potreby na korešpodenciu, z papiera alebo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Toaletný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Vreckovky, čistiace alebo odličovacie obrúsky a uteráky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Obrusy a obrúsky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Detské plienky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4818402000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Hygienické vložky a tampóny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Odevy a odevné doplnky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Škatule z vlnitého papiera, kartónu alebo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Skladacie škatule a debny, z nevlnitého papiera alebo nevlnitej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Viacvrstvové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vrecia a vrecká, vrátane kornútov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obaly, vrátane obalov na gramofónové platne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4819600000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Škatuľové zaraďovače, listové zásobníky, skladovacie škatule a podobné výrobky, druhov používaných v kanceláriách, obchodoch alebo podobne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Registre, účtovné knihy, bloky poznámkové, objednávkové, potvrdenkové, súpravy listových papierov, memorandové zápisníky, diáre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Zošity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Rýchloviazače (iné ako obaly na knihy), dosky a spisové obaly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kontinuálnej forme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Albumy na vzorky alebo na zbierky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kontinuálnej forme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4820909000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Používané na navíjanie textilnej priadze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Filtračný papier a lepenka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Kotúče, listy a disky potlačené, do samočinne zaznamenávajúcich prístrojov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bambusu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Tvarované alebo lisované výrobky z papieroviny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Elektroizolačný papier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4823905000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Štítky na žakárové alebo podobné 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4823906000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Strihové šablóny, modely a vzory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4823909000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4901101000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Horoskopy, fotoromány, kreslené príbehy a knihy komiksov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4901109000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Slovníky a encyklopédie, tiež v zoraďovacej úprave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4901991000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Horoskopy, fotoromány, kreslené príbehy a knihy komiksov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4901999000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Vychádzajúce najmenej štyrikrát týždenne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4902901000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Horoskopy, fotoromány, kreslené príbehy a knihy komiksov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4902909000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Obrázkové knižky, predlohy na kreslenie alebo maľovanie, pre deti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Hudobniny, tlačené alebo v rukopise, tiež viazané alebo ilustrované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Glóbusy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4905910000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knižnej forme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4905990000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Plány a výkresy na stavebné, strojnícke, priemyselné, obchodné, topografické alebo podobné účely, ktorých originály boli nakreslené ručne; ručne písané texty; fotografické reprodukcie na citlivom papieri a uhľové kópie plánov, výkresov a textov uvedených v tejto položke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4907001000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Nepoužité poštové, kolkové a podobné známky, ktoré majú alebo majú mať nominálnu hodnotu v krajine určenia; aršíky známok;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4907002000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Bankovky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4907003000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Knižky cestovných šekov vydané zahraničnými úverovými inštitúciami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4907009000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Obtlačky (decalcomanias), zoskloviteľné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4908901000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prenos na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4908909000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Tlačené alebo ilustrované poštové karty alebo pohľadnice; tlačené karty s osobnými pozdravmi, správami alebo oznámeniami, tiež ilustrované, prípadne tiež s obálkami alebo ozdobami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4910000000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Kalendáre všetkých druhov, tlačené, vrátane kalendárov vo forme blokov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Reklamné a propagačné tlačoviny, obchodné katalógy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4911910000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Obrazy, ilustrácie a fotografie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4911990000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Kokóny priadky morušovej spôsobilé na zmotávanie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Surový hodváb (nesúkaný)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Hodvábny odpad (vrátane kokónov nespôsobilých na zmotávanie, priadzového odpadu a trhaného materiálu)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Hodvábna priadza (iná ako priadza spradená z hodvábneho odpadu) neupravená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Priadza spradená z hodvábneho odpadu, neupravená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Hodvábna priadza a priadza spradená z hodvábneho odpadu, upravená na predaj v malom; mesinský vlas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 z buretového hodvábu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 tkaniny obsahujúce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hodvábu, alebo hodvábneho odpadu, iného ako buretový hodváb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5007900000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51011100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Strižná vlna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51011900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51012100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Strižná vlna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51012900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51013000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Karbonizovaná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51021100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Z kašmírskych kôz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51021910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7177A">
              <w:rPr>
                <w:rFonts w:ascii="Times New Roman" w:hAnsi="Times New Roman"/>
                <w:noProof/>
                <w:sz w:val="20"/>
              </w:rPr>
              <w:t>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51021920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- Z králikov alebo zajacov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51021990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Hrubé chlpy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Výčesky z vlny alebo z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Ostatný odpad z vlny alebo z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51033000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z hrubých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Trhaný materiál z vlny alebo z jemných alebo hrubých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Mykaná vlna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Útržky česanej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Ve forme klbiek („česance“)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kašmírskych kôz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5105392000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5105399000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5105400000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Hrubé chlpy zvierat, mykané alebo česané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Obsahujúca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Obsahujúca menej ako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Obsahujúca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Obsahujúca menej ako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Mykané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Česané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Obsahujúca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5110001000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5110009000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5111114000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5111194000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5111202000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5111204000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5111302000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5111304000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5112114000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5112194000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5112202000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5112204000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5112302000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5112304000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alpaky alebo 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5112909000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5113000000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Tkaniny z hrubých chlpov zvierat alebo konského vlásia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52010010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S vláknami s dĺžkou presahujúcou 34,92 mm (1 3/8 palca)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52010020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vláknami s dĺžkou presahujúcou 28,57 mm (1 1/8 palca), avšak nepresahujúcou 34,92 mm (1 3/8 palca)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52010030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S vláknami s dĺžkou presahujúcou 22,22 mm (7/8 palca), avšak nepresahujúcou 28,57 mm (1 1/8 palca)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52010090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vláknami s dĺžkou nepresahujúcou 22,22 mm (7/8 palca)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z priadze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52029100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Trhaný materiál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52029900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Bavlna, mykaná alebo česaná.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-Obsahujúce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714,29 decitexov alebo väčšou (metrické číslo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192,31 decitexov, nie však menšou ako 125 decitexov (metrické číslo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5205150000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125 decitexov (metrické číslo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714,29 decitexov alebo väčšou (metrické číslo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192,31 decitexov, nie však menšou ako 125 decitexov (metrické číslo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125 decitexov, nie však menšou ako 106,38 decitexov (metrické číslo presahujúce 80, ale nepresahujúce 94)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106,38 decitexov, nie však menšou ako 83,33 decitexov (metrické číslo presahujúce 94, ale nepresahujúce 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5205280000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83,33 decitexov (metrické číslo presahujúce 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714,29 decitexov alebo väčšou (metrické číslo jednoduchej priadze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5205350000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125 decitexov (metrické číslo jednoduchej priadze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714,29 decitexov alebo väčšou (metrické číslo jednoduchej priadze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125 decitexov, nie však menšou ako 106,38 decitexov (metrické číslo jednoduchej priadze presahujúce 80, ale nepresahujúce 94)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106,38 decitexov, nie však menšou ako 83,33 decitexov (metrické číslo jednoduchej priadze presahujúce 94, ale nepresahujúce 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5205480000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83,33 decitexov (metrické číslo jednoduchej priadze presahujúce 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714,29 decitexov alebo väčšou (metrické číslo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192,31 decitexov, nie však menšou ako 125 decitexov (metrické číslo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5206150000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125 decitexov (metrické číslo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714,29 decitexov alebo väčšou (metrické číslo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714,29 decitexov, nie však menšou ako 232,56 decitexov (metrické číslo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192,31 decitexov, nie však menšou ako 125 decitexov (metrické číslo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dĺžkovou hmotnosťou menšou ako 125 decitexov (metrické číslo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714,29 decitexov alebo väčšou (metrické číslo jednoduchej priadze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5206350000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125 decitexov (metrické číslo jednoduchej priadze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714,29 decitexov alebo väčšou (metrické číslo jednoduchej priadze nepresahujúce 14)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5206450000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jednoduchej priadze s dĺžkovou hmotnosťou menšou ako 125 decitexov (metrické číslo jednoduchej priadze presahujúce 80)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nie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5208211000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35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5208219000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väčšou ako 100 g/m2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Ostatné tkaniny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nie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nie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nie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väzbe, s plošnou hmotnosťou väčšou ako 100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5208591000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5208599000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Tkaniny nazývané „denim“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5209590000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5210590000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Tkaniny nazývané „denim“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5211590000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5212150000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5212250000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Ľan, surový alebo máčaný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53012100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Lámaný alebo trepaný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53012900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53013000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Ľanová kúdeľ a ľanový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Pravé konope, surové alebo máčané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Juta a ostatné textilné lykové vlákna, surové alebo máčané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5303903000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Juta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5305001100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5305001900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5305009000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5306201000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5306209000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Kokosová priadza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Priadza z pravého konope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5309290000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5311000000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Tkaniny z ostatných rastlinných textilných vlákien; tkaniny z papierovej priadze.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5401101000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5401109000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5401201000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5401209000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aromatických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6,6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Vysokopevnostná priadza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polyamidov, s dĺžkovou hmotnosťou jednotlivého vlákna nie väčšou ako 50 texov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polyamidov, s dĺžkovou hmotnosťou jednotlivého vlákna väčšou ako 50 texov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5402440010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Polyuretány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5402440090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z polyesterov, čiastočne orientovaných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polyuretánov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5402499000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5402690000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Vysokopevnostná priadza z viskózového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viskózového vlákna, nekrútená alebo krútená, so zákrutom nepresahujúcim 120 otáčok na meter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viskózového vlákna, nekrútená alebo krútená, so zákrutom presahujúcicm 120 otáčok na meter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acetátu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viskózového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acetátu celulózy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5403490000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polyuretánov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polyuretánov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Umelý monofil s dĺžkovou hmotnosťou 67 decitexov alebo väčšou, ktorého žiadny rozmer v priereze nepresahuje 1 mm; pásiky a podobné tvary (napr. umelá slama) zo syntetických textilných materiálov so zdanlivou šírkou nepresahujúcou 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5406001000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Kábel zo syntetického vlákna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5406009000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Kábel zo syntetického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výrobu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Tkaniny vyrobené z pásikov alebo podobných tvarov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 uvedené v poznámke 9 k triede XI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5407540000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Obsahujúce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netvarovaného polyesterového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5407711000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Pneumatikové kordové textílie z polyvinylalkoholových nití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5407719000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5407720000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5407730000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5407740000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5407820000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5407830000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5407840000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5407940000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Tkaniny vyrobené z vysokopevnostnej priadze, z viskózových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5408340000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Získané pretlačovaním za mokra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5501900010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-Vinyly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5501900090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5502001000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Z acetátu celulózy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5502002000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viskózového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5502009000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aromatických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Získané pretlačovaním za mokra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-Vinyly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viskózového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5506300000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Umelé strižné vlákna, mykané, česané alebo inak spracované na spriadanie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5508109000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5508201000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5508209000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umelými strižnými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-V zmesi hlavne alebo výlučne s vlnou alebo jemnými chlpmi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bavlnou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vlnou alebo jemnými chlpmi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bavlnou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vlnou alebo jemnými chlpmi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bavlnou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5509990000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Jednoduchá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Násobná (zosúkaná) alebo káblovaná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 priadza, v zmesi hlavne alebo výlučne s vlnou alebo jemnými zvieracími chlpmi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5510300000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 priadza, v zmesi hlavne alebo výlučne s bavlnou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 priadza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strižných vlákien obsahujúca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týchto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strižných vlákien obsahujúca 85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týchto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 umelých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5513231000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5513239000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5513392000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5513399000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5513491000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5513492000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5513499000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5514302000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5514303000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 plátnovej väzbe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polyesterových strižných vlákien, vo väzbe trojväzbový alebo štvorväzbový keper, vrátane väzby krížového kepra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 z polyesterových strižných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viskózovými strižnými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chemickými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vlnou alebo jemnými chlpmi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chemickými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zmesi hlavne alebo výlučne s vlnou alebo jemnými chlpmi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V zmesi hlavne alebo výlučne s chemickými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5515990000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5516940000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Hygienické vložky a tampóny, plienky a prebaly pre deti a podobné hygienické výrobky, z vaty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Textilné vločky a prach a nopky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Vpichované plste a textílie preplietané vlastnými vláknami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25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5603121000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polyesteru, impregnované styren-butadiénovým kaučukom, s plošnou hmotnosťou aspoň 43 g/m2, predrezané, so šírkou najviac 75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5603129000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presahujúcou 70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ale nepresahujúcou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väčšou ako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25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presahujúcou 25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ale nepresahujúcou 70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presahujúcou 70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ale nepresahujúcou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5603940000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väčšou ako 150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– Kaučukové nite a kordy, pokryté textilom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5604902000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Vysokopevnostná priadza, impregnovaná alebo povrstvená, s nevulkanizovaným kaučukom na výrobu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5604909000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Metalizovaná priadza, tiež opradená, s určením ako textilná priadza, alebo pásik, alebo podobný tvar položky 54,04 alebo 54,05, kombinovaná s kovom vo forme vlákna, pásika alebo prášku, alebo pokrytá kovom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Opradená priadza, pásiky a podobné tvary položky 54,04 alebo 54,05, opradené (iné ako výrobky položky 5605 a iné ako opradené priadze z konského vlásia); ženilková priadza; slučková pletená priadza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Motúz na viazanie alebo balenie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Motúz na viazanie alebo balenie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Celkom dohotovené rybárske siete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5609000000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Výrobky z priadzí, pásikov alebo podobných tvarov položky 54,04 alebo 54,05, motúzov, šnúr, povrazov alebo lán, inde neuvedené ani nezahrnuté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„Kelem“, „Schumacks“, „Karamanie“ a podobné ručne tkané koberce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Podlahové krytiny z kokosových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bez vlasového povrchu, celkom nedohotovené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nylonu alebo ostatných polyamidov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Z ostatných chemických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Dlaždice, s maximálnou plochou povrchu 0,3 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5705000000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 koberce a textilné podlahové krytiny, tiež celkom dohotovené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Nerezané útkové vlasové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Rezaný menčester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útkové vlasové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Osnovné vlasové tkaniny, epinglé (nerezané)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Osnovné vlasové tkaniny (rezané)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5801260000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Ženilkové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Nerezané útkové vlasové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Rezaný menčester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útkové vlasové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Osnovné vlasové tkaniny, epinglé (nerezané)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Osnovné vlasové tkaniny (rezané)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5801360000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Ženilkové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Slučkové uterákoviny (froté) a podobné slučkové tkaniny,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Všívané textílie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5803001000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5803009000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Tyly a ostatné sieťové textílie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Ručne vyrobené čipky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Ručne tkané tapisérie druhu gobelín, flanderský gobelín, Aubusson, Beauvais a podobné a ihlou robené tapisérie (napr. stehom nazývaným „petit point“ alebo krížovým stehom), tiež dokončené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Vlasové tkaniny (vrátane slučkových uterákových a podobných slučkových tkanín) a ženilkové tkaniny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tkaniny, obsahujúce 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elastomerových priadzí alebo gumených nití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5806310010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šírkou nepresahujúcou 13 mm na výrobu pások do písacích strojov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5806310090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5806321000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šírkou nepresahujúcou 4,1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5806329000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stuhy bez útku zhotovené z osnovných nití spojených lepidlom (bolduky)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Prámiky v metráži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Tkaniny z kovových nití a tkaniny z pokovovanej priadze položky 56,05, druhov používaných v odievaní, ako dekoračné tkaniny alebo na podobné účely, inde nešpecifikované ani nezahrnuté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Výšivky bez viditeľného podkladu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5810910000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5810920000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5810990000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5811000000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Prešívané textilné výrobky v metráži, zložené z jednej alebo niekoľkých vrstiev textilných materiálov, spojených s výplnkovým materiálom šitím, prešívaním alebo inak, iné ako výšivky položky 58,10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Textílie potiahnuté lepidlom alebo škrobovými látkami, druhov používaných na vonkajšie obaly kníh alebo na podobné účely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5902101000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Pogumované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5902109000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Pogumované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5902209000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Poly(vinylchloridom)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Polyuretánom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Linoleum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Textilné tapety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Lepiaca páska so šírkou nepresahujúcou 20 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Pletené alebo háčkované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5906991000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Tkaniny vyrobené z vysokopevnostnej priadze z nylonu alebo ostatných polyamidov alebo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5906999000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Textílie inak impregnované, potiahnuté alebo pokryté; maľované plátno na divadelnú scénu, textílie na vytvorenie pozadia v štúdiách alebo podobné textílie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5908000000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Textilné knôty, tkané, splietané alebo pletené do lámp, varičov, zapaľovačov, sviečok alebo podobných výrobkov; žiarové plynové pančušky a duté pleteniny na výrobu žiarových plynových pančušiek, tiež impregnované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Textilné hadice a podobné textilné rúrky, tiež s vyložením, s armatúrou alebo príslušenstvom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5910000000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Hnacie alebo dopravníkové pásy alebo remene, z textilného materiálu, tiež impregnované, pokryté, potiahnuté alebo povrstvené plastmi alebo zosilnené kovom alebo ostatným materiálom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textílie, plsti a tkaniny s plstenou podšívkou, potiahnuté, pokryté alebo laminované kaučukom, usňou alebo ostatnými materiálmi bežne používanými na mykacie povlaky a podobné textílie na ostatné technické účely vrátane velúrových stúh impregnovaných kaučukom na krytie osnovných vratidiel,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Mlynárske plátno, tiež celkom dohotovené(E0147)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menšou ako 650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plošnou hmotnosťou 650 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Filtračné plachtičky používané v olejových lisoch a podobných zariadeniach, vrátane plachtičiek z ľudských vlasov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5911909000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Textílie s „dlhým vlasom“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elastomerových vlákien, ale neobsahujúce gumové nite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elastomerových vlákien, ale neobsahujúce gumové nite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Nebielené alebo bielené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rôznofarebných priadzí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Potlačené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6006900000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6103102000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6103490000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6104630000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6104690000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6105201000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6105209000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6107999000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6108990000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6109901000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6109909000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Pulóvre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Vesty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6110113000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Svetre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Z kašmírskych kôz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Pulóvre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Vesty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Svetre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Pulóvre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6110202000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Vesty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6110203000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Svetre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akrylu alebo modakrylu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6112490000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Odevy celkom dohotovené, z pletených alebo háčkovaných textílií položky 59,03, 59,06 alebo 59,07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6114901000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6114909000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Pančuchový tovar s odstupňovanou kompresiou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vlákien, s dĺžkovou hmotnosťou jednotlivej nite menšou ako 67 decitexov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vlákien, s dĺžkovou hmotnosťou jednotlivej nite 67 decitexov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6115950000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6115960000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6115990000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Impregnované, potiahnuté alebo pokryté plastmi alebo kaučukom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6116930000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6116990000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Plédy, šatky, šály, mantily, závoje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6117801000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Chrániče kolien a členkov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6117802000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Viazanky, motýliky a kravaty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6117809000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6117909000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denimu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Rezaný menčester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6203490000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6204440000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6204620000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6204630000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6204690000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6205901000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6205909000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6206300000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6207999000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6208990000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6209300000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6209901000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6209909000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textílií položky 56,02 alebo 56,03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odevy druhov uvedených v podpoložkách 6201,11 6201,19 až 6201 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6210300000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odevy druhov uvedených v podpoložkách 6202,11 6202,19 až 6201 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6210400000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pánske alebo chlapčenské odevy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6210500000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Ostatné dámske alebo dievčenské odevy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Pánske alebo chlapčenské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Dámske alebo dievčenské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Lyžiarske odevy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6211399000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6211430000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6211490000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Podprsenky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Podväzkové pásy a podväzkové nohavičky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Korzety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6213901000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 alebo jemných chlpov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6214400000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umelých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prírodného hodvábu alebo z hodvábneho odpadu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6216001000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Špeciálne, na ochranu pri práci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6216009000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Doplnky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6217900000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Elektricky vyhrievané prikrývky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6301202000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vikune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Prikrývky (iné ako elektricky vyhrievané)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Prikrývky (iné ako elektricky vyhrievané) a cestovné koberčeky, zo syntetických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Elektricky vyhrievané prikrývky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6302591000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ľanu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6302599000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Toaletná a kuchynská bielizeň, zo slučkovej uterákoviny (froté) alebo podobnej slučkovej textílie,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chemických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ľanu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6302999000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6303990000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Pletené alebo háčkované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Pletené alebo háčkované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Iné ako pletené alebo háčkované, bavlnené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Iné ako pletené alebo háčkované,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6304990000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Iné ako pletené alebo háčkované,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juty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Pružné strednoobjemové obaly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6305331000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Lineárny polyetylén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6305332000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polypropylénu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vlákna z listov agávy („pita“)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6305909000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syntetických vlákien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Lodné plachty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Nafukovacie matrace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bavlny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6306990000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Handry na umývanie dlážky, handry na umývanie riadu, prachovky a podobné handry na čistenie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Záchranné vesty a záchranné pásy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Strihové šablóny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Bezpečnostné pásy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Ochranné masky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6307909000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6308000000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Súpravy zložené z tkanín a z priadze, tiež s doplnkami, na výrobu koberčekov, tapisérií, vyšívaných stolových obrusov alebo servítkov alebo podobných textilných výrobkov, v balení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Obnosené odevy a ostatné opotrebované textilné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6310101000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Odstrižky z odevného priemyslu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6310109000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6310900000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so zabudovanou ochrannou kovovou špičkou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Zakrývajúca členok, nie však koleno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pre lyžiarov, bežkárov a obuv na snowboard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so zvrškom z remienkov alebo pásikov pripevnených na podrážku kolíkmi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Zakrývajúca členok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Obuv so zabudovanou ochrannou kovovou špičkou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6402999000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pre lyžiarov, bežkárov a obuv na snowboard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s vonkajšou podrážkou z usne a zvrškom zhotoveným z remienkov z usne vedených cez priehlavok a okolo palca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so zabudovanou ochrannou kovovou špičkou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Zakrývajúca členok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Založená na drevenom základnom diele, bez stielky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Založená na drevenom základnom diele, bez stielky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6403999000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6404111000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Športová obuv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6404112000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Športová obuv; obuv na tenis, basketbal, gymnastiku, cvičenie a podobne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Obuv s vonkajšou podrážkou z usne alebo kompozitnej usne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zvrškom z usne alebo kompozitnej usne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zvrškom z textilných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Zvršky a ich súčasti, okrem výstuží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Vonkajšie podrážky a podpätky, z kaučuku alebo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6406993000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Stielky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6406999000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Klobúkové šišiaky alebo formy, nesformované do tvaru hlavy, bez vytvoreného okraja; šišiakové ploché kotúče (plateaux) a tzv. manchons (valcovitého tvaru, tiež rozrezané na výšku), z plsti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6502001000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vlákien toquilla alebo mocora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6502009000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Klobúky a ostatné pokrývky hlavy, splietané alebo zhotovené spojením pásov z akýchkoľvek materiálov, tiež podšívané alebo zdobené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Sieťky na vlasy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6505901000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Klobúky a iné pokrývky hlavy, z plsti, zhotovené zo šišiakov alebo šišiakových kotúčov položky č. 65.01, tiež podšívané alebo ozdobené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6505909000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Ochranné pokrývky hlavy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kaučuku alebo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6506990000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6507000000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Potné vložky, podšívky, povlaky, klobúkové podložky, klobúkové kostry, šilty a podbradné remienky, na pokrývky hlavy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Záhradné a podobné slnečníky a dáždniky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zásuvnou rukoväťou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Vychádzkové palice, palice so sedadielkom, biče, jazdecké bičíky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Dáždnikové a slnečníkové kostry, vrátane namontovaných na paliciach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6603900000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Kože a ostatné časti vtákov s perím alebo páperím, perie, časti peria, páperie a výrobky z nich (iné ako výrobky položky 0505 a opracované brká a kostrnky pier)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plastov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Ľudské vlasy, rovnobežne zrovnané, stenčené, odfarbené alebo inak spracované; vlna alebo ostatné chlpy zvierat alebo ostatné textilné materiály, upravené na výrobu parochní alebo podobných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Celé parochne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ľudských vlasov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6704900000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Dlažbové kocky, obrubníky a dlažbové dosky, z prírodného kameňa (okrem bridlice)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Dlaždice, kocky a podobné výrobky, tiež pravouhlého (vrátane štvorcového) tvaru, ktorých najväčšiu plochu možno zahrnúť do štvorca so stranou menšou ako 7 cm; umelo farbené granuly, odštiepky a prach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Mramor, travertín a alabaster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Žula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Vápenaté kamene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Mramor, travertín a alabaster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vápenaté kamene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Žula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kamene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Opracovaná bridlica a výrobky z bridlice alebo aglomerovanej bridlice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Mlynské kamene a brúsne kamene, používané na mletie, brúsenie alebo rozvlákňovanie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aglomerovaného syntetického alebo prírodného diamantu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aglomerovaných brúsiv alebo z keramiky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6804230000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prírodných kameňov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Kamene na ručné brúsenie, ostrenie alebo leštenie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Len na podložke z tkanej textílie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Len na podložke z papiera alebo lepenky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podložkách z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Trosková vlna, horninová vlna a podobné nerastné vlny (vrátane ich zmesí), voľne ložené, v tvare listov alebo kotúčov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Bridličnatý vermikulit, expandované hliny, penová troska a podobné expandované nerastné materiály (vrátane ich zmesí)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kotúčoch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6808000000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Dosky, tabule, dlaždice, bloky a podobné výrobky z rastlinných vlákien, slamy, hoblín, drevených triesok, pilín alebo ostatných drevených odpadov aglomerovaných s cementom, sadrou alebo ostatnými minerálnymi spojivami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Potiahnuté alebo vystužené len papierom alebo lepenkou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Tvárnice a tehly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6810190000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6810910000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Prefabrikované konštrukčné dielce na stavby alebo pre stavebné inžinierstvo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6810990000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6811400000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6811810000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Vlnité dosky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6811820000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dosky, tabule, dlaždice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6811830000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Rúry, rúrky a potrubné armatúry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6811890000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 krokydolitu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Odevy, odevné doplnky, obuv a pokrývky hlavy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Papier, lepenka a plsť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Lisovaný tesniaci materiál z azbestových vlákien, v tabuliach alebo kotúčoch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Spracované azbestové vlákna; zmesi na základe azbestu alebo azbestu a uhličitanu horečnatého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Nite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Šnúry a laná, tiež splietané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Spracované alebo pletené materiály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6812995000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Tesnenia alebo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6812999000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azbest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6813810000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Brzdové obloženia a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6813890000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Dosky, tabule a pásy z aglomerovanej alebo rekonštituovanej sľudy, tiež na podložke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Iné ako elektrické výrobky z grafitu alebo ostatného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Výrobky z rašeliny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6815910000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magnezit, dolomit alebo chromit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6815990000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Tehly, kvádre, dosky a ostatné keramické výrobky z kremičitých fosílnych múčok (napríklad: kremelina, tripolit, diatomit) alebo z podobných kremičitých zemín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Obsahujúce, v hmotnosti viac ako 50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, prvky Mg, Ca alebo Cr, jednotlivo alebo spolu, vyjadrené ako MgO, CaO alebo </w:t>
            </w:r>
            <w:r w:rsidRPr="0017177A" w:rsidR="00352177">
              <w:rPr>
                <w:rFonts w:ascii="Times New Roman" w:hAnsi="Times New Roman"/>
                <w:sz w:val="20"/>
                <w:lang w:eastAsia="es-CO"/>
              </w:rPr>
              <w:t>Cr</w:t>
            </w:r>
            <w:r w:rsidRPr="0017177A" w:rsidR="00352177">
              <w:rPr>
                <w:rFonts w:ascii="Times New Roman" w:hAnsi="Times New Roman"/>
                <w:sz w:val="20"/>
                <w:vertAlign w:val="subscript"/>
                <w:lang w:eastAsia="es-CO"/>
              </w:rPr>
              <w:t>2</w:t>
            </w:r>
            <w:r w:rsidRPr="0017177A" w:rsidR="00352177">
              <w:rPr>
                <w:rFonts w:ascii="Times New Roman" w:hAnsi="Times New Roman"/>
                <w:sz w:val="20"/>
                <w:lang w:eastAsia="es-CO"/>
              </w:rPr>
              <w:t>O</w:t>
            </w:r>
            <w:r w:rsidRPr="0017177A" w:rsidR="00352177">
              <w:rPr>
                <w:rFonts w:ascii="Times New Roman" w:hAnsi="Times New Roman"/>
                <w:sz w:val="20"/>
                <w:vertAlign w:val="subscript"/>
                <w:lang w:eastAsia="es-CO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viac ako 90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kremíka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6902209000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Retorty a taviace tégliky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Retorty a taviace tégliky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Retorty a taviace tégliky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6903909000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Tehly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Strešné škridly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Keramické rúry a rúrky, žliabky, odkvapové rúry, spojky rúr a ostatné príslušenstvo k nim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Obkladačky, dlaždice, kocky a podobné výrobky, tiež pravouhlé, ktorých najväčšiu plochu možno zahrnúť do štvorca, ktorého strana je menšia ako 7 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Výrobky s tvrdosťou 9 alebo viac Mohsovej stupnice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 - Stolový a kuchynský riad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Kuchynský a stolový riad, ostatné predmety do domácnosti a toaletné predmety, iné ako z porcelánu alebo čínskeho porcelánu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porcelánu alebo čínskeho porcelánu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6914900000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7001001000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7001003000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Masívne sklo v kusoch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Guľôčky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taveného kremeňa alebo ostatného kremenného skla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7002320000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ostatného skla s lineárnym koeficientom teplotnej rozťažnosti nepresahujúcim 5 × 10–6 na Kelvin v rozmedzí teplôt od 0 °C do 300 °C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7003121000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Hladké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7003122000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Ryhované, vlnité, lisované alebo podobné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Hladké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Ryhované, vlnité, lisované alebo podobné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Ploché sklo s drôtenou vložkou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Sklo farbené v hmote, zakalené, vrstvené alebo s absorbentom, reflexnou alebo nereflexnou vrstvou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sklo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Sklo bez drôtenej vložky, s absorbentom, reflexnou alebo nereflexnou vrstvou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7005211100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7005211900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7005219000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– S hrúbkou nepresahujúcou 6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Sklo s drôtenou vložkou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Sklo položky 70,03, 70,04 alebo 70,05, ohýbané, s opracovanými hranami, ryté, vŕtané, smaltované alebo inak opracované, ale nezarámované ani nevybavené ostatnými materiálmi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rozmeroch a tvaroch vhodných na zabudovanie do dopravných prostriedkov, lietadiel, kozmických lodí alebo plavidiel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 rozmeroch a tvaroch vhodných na zabudovanie do dopravných prostriedkov, lietadiel, kozmických lodí alebo plavidiel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7008000000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Izolačné jednotky z niekoľkých sklenených tabúľ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Spätné zrkadielka na motorové vozidlá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7009910000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Nezarámované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7009920000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Zarámované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Ampulky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Zátky, viečka a ostatné uzávery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S objemom presahujúcim 1 litrov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objemom presahujúcim 0,33 litrov, ale nepresahujúcim 1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objemom presahujúcim 0,15 litrov, ale nepresahujúcim 0,33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7010904000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objemom nepresahujúcim 0,15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elektrické osvetlenie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obrazovky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sklokeramiky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7013280000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7013370000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skla s lineárnym koeficientom rozťažnosti nepresahujúcim 5 × 10–6 na Kelvin v rozmedzí teplôt od 0°C do 300°C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7013990000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Signálne sklo a optické prvky zo skla (iné ako výrobky položky 70,15), opticky neopracované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Okuliarové sklá korekčné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Sklenené kocky a podobné drobné sklenené výrobky, tiež na podložke, používané na mozaikové obklady alebo podobné dekoratívne účely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7016901000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Okenné tabule zasklené do olovených profilov a podobné výrobky (sklenené vitráže, tiež z nefarbeného skla)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7016902000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penové sklo v blokoch, tabuliach, doskách, škrupinách alebo podobných tvaroch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7016909000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taveného kremeňa alebo ostatného kremenného skla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skla s lineárnym koeficientom rozťažnosti nepresahujúcim 5 × 10–6 na Kelvin v rozmedzí teplôt od 0°C do 300°C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Sklenené perly, imitácie perál, drahokamov alebo polodrahokamov a podobný drobný sklenený tovar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Sklenené mikroguľôčky, s priemerom nepresahujúcim 1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Sklenená striž, s dĺžkou nie väčšou ako 50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Pramence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Rohože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Tenké (závojové) platne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 z pramencov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šírkou nepresahujúcou 30 cm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So šírkou presahujúcou 30 cm, s plátnovou väzbou, s hmotnosťou menšou ako 250 g/m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>, z vlákien s dĺžkovou hmotnosťou jedného vlákna nie väčšou ako 136 texov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7019590010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Sieťovina zo sklenených vlákien impregnovaná fenolovou živicou, s najväčším rozmerom 7x7 na štvorcový palec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7019590090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Sklenená vlna voľne ložená alebo vo vločkách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7019909010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Filtračné vrecká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7019909090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7020001000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Sklenené vnútra do termosiek, alebo ostatné sklenené vákuové vložky do izolačných nádob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7020009000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Prírodné perly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Neopracované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Spracované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Netriedený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Neopracované alebo jednoducho rezané, štiepané alebo nahrubo brúsené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Neopracované alebo jednoducho rezané, štiepané alebo nahrubo brúsené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7103101000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Smaragdy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7103109000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7103911000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Rubíny a zafíry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7103912000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Smaragdy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7103990000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Piezoelektrický kryštál kremeňa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neopracované alebo jednoducho rezané alebo hrubo tvarované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diamantov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7106911000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Nelegované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7106912000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Legované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Polotovary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Základné kovy plátované striebrom, ale nespracované viac ako na polotovar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7108120000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surové formy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7108130000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polotovary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monetárne účely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Základné kovy alebo striebro plátované zlatom, ale nespracované viac ako na polotovar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Surová alebo vo forme prachu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Surová alebo vo forme prachu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Surová alebo vo forme prachu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Surová alebo vo forme prachu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7110490000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Základné kovy, striebro alebo zlato plátované platinou, ale nespracované viac ako na polotovar.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Popol obsahujúci drahé kovy alebo zlúčeniny drahých kovov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zlata, vrátane kovov plátovaných zlatom, okrem odpadov obsahujúcich ostatné drahé kovy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platiny, vrátane kovov plátovaných platinou, okrem odpadov obsahujúcich ostatné drahé kovy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striebra, tiež plátovaného alebo inak pokovovaného ostatnými drahými kovmi . . 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drahých kovov, tiež plátovaných alebo pokovovaných drahými kovmi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7114111000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Rýdzosť 0,925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7114119000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drahých kovov, tiež plátovaných alebo pokovovaných drahými kovmi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základných kovov plátovaných drahými kovmi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Katalyzátory vo forme drôteného sita alebo mriežky, z platiny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prírodných alebo pestovaných perál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drahokamov alebo polodrahokamov (prírodných, umelých alebo rekonštituovaných)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Manžetové a ozdobné gombíky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Mince (iné ako zlaté mince), ktoré nie sú zákonnými platidlami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7118900000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Nelegované surové železo obsahujúce 0,5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menej hmotnosti fosforu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Nelegované surové železo obsahujúce viac ako 0,5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fosforu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7201500000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Legované surové železo; vysokopecná zrkadlovina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viac ako 2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viac ako 55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kremíka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Ferosilikomangán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viac ako 4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Ferosilikochróm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Feronikel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Feromolybdén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Ferovolfrám a ferosilikovolfrám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Ferotitán a ferosilikotitán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Ferovanád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Feroniób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Other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Výrobky zo železa získané priamou redukciou železnej rudy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Liatinový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Odpady a šrot z pocínovaného železa alebo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Triesky po sústružení, hobliny, odrezky, triesky, piliny, odstrižky a odpady z razenia, aj v balíkoch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7204500000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Pretavené odpady v ingotoch.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Granuly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legovanej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Ingoty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pravouhlým (tiež štvorcovým) prierezom, ktorého šírka je menšia ako dvojnásobok hrúbky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7207120000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s pravouhlým (iným ako štvorcovým) prierezom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0,25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7208102000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väčšou, ale nepresahujúcej 10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7208103000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7208104000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7208251000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7208252000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väčšou, ale nepresahujúcej 10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7208260000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7208270000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7208371000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0,12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7208379000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7208381000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0,12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7208389000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0,12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7208399100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nepresahujúcou 1,8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7208399900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7208401010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S hrúbkou presahujúcou 12,5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7208401090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7208402000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väčšou, ale nepresahujúcej 10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7208403000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7208404000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12,5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– S hrúbkou presahujúcou 10 mm, ale nepresahujúcou 12,5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0,6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 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7208540000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7209160010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Zodpovedajúce ASTM A 424 alebo rovnocenné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7209160090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7209170010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Zodpovedajúce ASTM A 424 alebo rovnocenné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7209170090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7209181010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Čierny plech vyrobený podľa ASTM A 623 a ASTM A623M alebo JIS G 3303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7209181020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Plech vyrobený podľa ASTM A 424 alebo rovnocenný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7209181090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7209182010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Čierny plech vyrobený podľa ASTM A 623 a ASTM A623M alebo JIS G 3303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7209182090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7209260010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Plech vyrobený podľa ASTM A 424 alebo rovnocenný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7209260090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7209270010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Zodpovedajúce ASTM A 424 alebo rovnocenné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7209270090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7209280010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Zodpovedajúce ASTM A 424 alebo rovnocenné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7209280090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0,5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0,5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olovom, vrátane matného bieleho plechu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Elektrolyticky pokovované alebo potiahnuté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Vlnité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potiahnuté oxidmi chrómu alebo chrómom a oxidmi chrómu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zliatinami hliník-zinok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7210701000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zliatinami hliník-zinok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7210709000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Valcované zo štyroch strán alebo v uzavretom kalibre, so šírkou nepresahujúcou 150 mm a s hrúbkou nie menšou ako 4 mm, nie vo zvitkoch bez vzorky na reliéfe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s hrúbkou 4,75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0,6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obsahom menej ako 0,25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7211900000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cínom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Elektrolyticky pokovované alebo potiahnuté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Inak plátované alebo pokovované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Farbené, lakované alebo poťahované plastmi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Inak pokovované alebo potiahnuté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7212600000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Ostatné, z automatovej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S celkovým obsahom menej ako 0,12 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chrómu, niklu, medi a molybdénu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7213990010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S celkovým obsahom menej ako 0,12 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chrómu, niklu, medi a molybdénu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7213990090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Majúce vrúbky, žliabky, rebrá alebo ostatné deformácie vzniknuté počas valcovania alebo krútením po valcovaní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kruhovým prierezom s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Nepresahujúce 100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kruhovým prierezom s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7214999000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kruhovým prierezom s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7215501000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kruhovým prierezom s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7215509000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kruhovým prierezom s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7215909000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U, I alebo H, po valcovaní za tepla, ťahaní za tepla alebo pretláčaní za tepla už ďalej neupravené, s výškou menšou ako 80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 v tvare L alebo T, po valcovaní za tepla, ťahaní za tepla alebo pretláčaní za tepla už ďalej neupravené, s výškou 80 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uholníky, tvarovky a profily, po valcovaní za tepla, ťahaní za tepla alebo pretláčaní za tepla už ďalej neupravené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Vyrobené z plochých valcovaných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Tvarované za studena alebo dokončené za studena z plochých valcovaných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7216990000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Neplátované, nepokovované a nepotiahnuté, leštené alebo neleleštené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ostatnými základnými kovmi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Ingoty alebo ostatné základné tvary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7218910000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pravouhlým (iným ako štvorcovým) prierezom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7218990000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väčšou, ale nepresahujúcej 10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väčšou, ale nepresahujúcej 10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3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7219320000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3 mm alebo väčšou, ale nepresahujúcej 4,75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presahujúcou 1 mm, ale menšou ako 3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7219340000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0,5 mm alebo väčšou, ale nepresahujúcej 1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7219350000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0,5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7219900000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4,75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hrúbkou menšou ako 4,75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Tyče a prúty, valcované za tepla, v nepravidelne navinutých cievkach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7222111000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priemerom valca nie väčším ako 65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rozmerom priečneho prierezu nepresahujúcim 65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Kruhového prierezu s priemerom menším ako 65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Kruhového prierezu s priemerom menším ako 65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7222309000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Drôty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7224100010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legovanej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7224100090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7224900010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legovanej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7224900090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orientovanou štruktúrou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po valcovaní za tepla už ďalej neupravené,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po valcovaní za tepla už ďalej neupravené, nie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7225500010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7225500090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7225910010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7225910090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7225920010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7225920090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7225990010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7225990090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 w:rsidR="00352177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7177A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orientovanou štruktúrou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 valcovaní za tepla už ďalej neupravené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 valcovaní za studena (úberom za studena) už ďalej neupravené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7226990000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7227900010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legovanej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7227900090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 a prúty z rýchloreznej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Kruhového prierezu s priemerom menším ako 100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tyče a prúty, neupravené inak ako valcovaním za tepla, ťahaním za tepla alebo pretláčaním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priečnym prierezom nepresahujúcim 100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7228501000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Kruhového prierezu s priemerom menším ako 100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7228509000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Kruhového prierezu s priemerom menším ako 100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7228609000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7228800000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Duté vrtné tyče a prúty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kremíkomangánovej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7229900000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Štetovnice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Koľajnice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7302300000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Hrotnice, výhybky, prestavné tyče výmeny a ostatné priecestné zariadenia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Koľajnicové spojky a podkladnice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7302901000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Podvaly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7302909000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Rúry, rúrky a duté profily z liatiny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Vrtné rúrky z 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vrtné rúrky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Ostatné,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Ťahané za studena alebo valcované za studena (úberom za studena)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Ťahané za studena alebo valcované za studena (úberom za studena)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Ťahané za studena alebo valcované za studena (úberom za studena)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Pozdĺžne oblúkovo zvárané pod tavivom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pozdĺžne zvárané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Pažnice, používané pri ropných alebo plynových vrtoch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Pozdĺžne zvárané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Zvárané,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Zvárané,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7306301000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0,6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7306309100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Dvojvrstvové oceľové rúry a rúrky, s vonkajším priemerom nepresahujúcim 16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7306309200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Jednovrstvové oceľové rúry a rúrky, s vonkajším priemerom nepresahujúcim 10 mm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7306309900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7306400010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S hrúbkou 12,7 mm alebo väčšou, ale nepresahujúcej 70,5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7306400090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zvárané, kruhovitého prierezu, z ostatnej legovanej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7306610000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pravouhlým (vrátane štvorca) prierezom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7306690000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7306900000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nekujnej liatiny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Príruby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Kolená, ohyby a nátrubky, so závitom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Príslušenstvo na zváranie na tupo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Príruby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Kolená, ohyby a nátrubky, so závitom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7307930000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Príslušenstvo na zváranie na tupo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7307990000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Mosty a časti mostov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Veže, stožiare, stĺpy, piliere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Zariadenie na lešenie, debnenie, vzpery alebo výstuže do baní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hliníkové dosky, tyče, profily, rúrky a podobné výrobky, pripravené na použitie ako konštrukcie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7308902000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Haťové uzávery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7308909000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Nádrže, cisterny, dieže a podobné zásobníky na akýkoľvek materiál (okrem stlačeného alebo skvapalneného plynu) zo železa alebo z ocele, s objemom presahujúcim 300 l, tiež s vnútorným obložením alebo aj tepelnou izoláciou, ale bez mechanického alebo tepelného zariadenia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objemom 50 l alebo väčším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7310210000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Plechovky uzavierané spájkovaním alebo lemovaním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7310291000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Dvojstenné nádoby na prepravu a balenie spermy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7310299000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7311001010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Určené výlučne na použitie pre zemný plyn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7311001090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7311009000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7312101000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spevnenie pneumatík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7312109000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7313001000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Ostnatý drôt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7313009000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pásy pre stroje,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tkané výrobky,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Nekonečné pásy pre stroje,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Rošty, sieťovina, pletivá, zvárané v miestach križovania drôtov, z drôtu s najväčším rozmerom prierezu 3 mm alebo väčším a s veľkosťou ôk 100 cm</w:t>
            </w:r>
            <w:r w:rsidRPr="001C6680" w:rsidR="00EB2C3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7314410000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Plátované alebo pokovované zinkom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7314420000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Potiahnuté plastami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7314490000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7314500000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Plechová mriežkovina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Valčekové reťaze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reťaze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Protišmykové reťaze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Článkové reťaze a reťaze s mostíkom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7315820000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reťaze a reťaze so zváranými článkami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7315890000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Železné alebo oceľové kotvy, lodné háky a ich časti a súčasti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7317000000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Klince, cvočky, pripináčky, spony vlnité aj skosené, svorky, sponky (okrem patriacich do položky 83,05) a podobné výrobky zo železa alebo ocele, tiež s hlavičkou z ostatného materiálu, okrem predmetov s hlavičkami z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Vrtule (do podvalov)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skrutky do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Skrutky s hákom a skrutky s okom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Samorezné skrutky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7318151000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Rozpínacie kotevné skrutky, do betónu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7318159000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Matice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Pružné podložky a ostatné poistné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podložky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7318230000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7318240000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Závlačky a priečne kliny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Zatváracie špendlíky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7319300000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špendlíky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7319901000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Šijacie, plátacie alebo vyšívacie ihly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7319909000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Listové pružiny a ich listy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7320201000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Používané v závesných systémoch vozidiel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7320209000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7321111100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---- Vstavané sporáky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7321111200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Voľne stojace sporáky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7321111900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kvapalné palivá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kvapalné palivá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7321810000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plynné palivo alebo na plyn a súčasne ostatné palivo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7321820000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kvapalné palivá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7321891000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kvapalné palivá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7321899000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Plynové horáky pre prietokové ohrievače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7322110000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liatiny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7322900000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Vlna zo železa alebo ocele; drôtiky na čistenie riadu a drôtené vankúšiky na čistenie alebo leštenie, rukavice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Výrobky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7323912000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Výrobky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Výrobky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7323941000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Výrobky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7323949000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 xml:space="preserve">- Výrobky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7323999000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Výlevky, umývadlá a drezy, z nehrdzavejúcej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liatiny, tiež smaltované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7324290000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nekujnej liatiny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7325910000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Mlecie gule a podobné výrobky do drvičov a mlynov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7325990000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Mlecie gule a podobné výrobky do drvičov a mlynov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7326190000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Výrobky zo železného alebo oceľového drôtu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7326901000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 a prúty s variabilným priemerom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7326909000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7401001000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Medený kamienok (medený lech);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7401002000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Cementová meď (zrážaná meď)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7402001000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Surová meď, nerafinovaná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7402002000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Ostatná, nerafinovaná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7402003000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Medené anódy na elektrolytickú rafináciu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Katódy a časti katód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Predliatky na valcovanie drôtu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Predliatky (sochory)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na báze medi a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na báze medi a cínu (bronz)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zliatiny na báze medi a niklu (kuproniklu) alebo zliatiny na báze medi, niklu,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7403299000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7404000010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94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alebo viac hmotnosti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7404000090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Predzliatiny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 s inou ako lamelárnou štruktúrou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 s lamelárnou štruktúrou; vločky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7407100000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7407210000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na báze medi a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7407290000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prierezom, ktorého maximálny rozmer presahuje 6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7408190000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7408210000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na báze medi a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7408220000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zliatiny na báze medi a niklu (kuproniklu) alebo zliatiny na báze medi, niklu,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7408290000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Vo zvitkoch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zliatiny na báze medi a niklu (kuproniklu) alebo zliatiny na báze medi, niklu,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ostatných zliatin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7410110000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7410120000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7410210000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7410220000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7411210000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na báze medi a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7411220000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zliatiny na báze medi a niklu (kuproniklu) alebo zliatiny na báze medi, niklu, zinku (niklové mosadze)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7411290000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rafinovanej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Medené splietané lanká, káble, splietané pásy a podobné výrobky, elektricky neizolované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Klince a cvočky, pripináčky, skoby a podobné predmety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Podložky (vrátane pružných podložiek)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7415330000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Skrutky; svorníky a matice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7415390000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7418110000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Drôtiky na riad a drôtené vankúšiky na čistenie alebo leštenie, rukavice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7418191000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Neelektrické prístroje na varenie alebo kúrenie a ich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7418199000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Sanitárne výrobky a ich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7419100000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Reťaze, ich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7419910000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Liate, tvarované, razené alebo kované, ďalej však už neopracované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7419991000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 (vrátane nekonečných pásov)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7419992000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Medené pružiny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7419999000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Niklový kamienok (lech)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Spekaný oxid nikelnatý a ostatné medziprodukty metalurgie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Nelegovaný nikel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Niklové odpady a niklový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7504000000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Niklový prášok a niklové vločky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7505120000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7505220000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7506200000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nelegovaného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7507120000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Príslušenstvo na rúry a rúrky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Tkaniny, mriežky a pletivá z niklového drôtu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7508901000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Anódy na galvanické pokovovanie, tiež vyrobené pomocou elektrolýzy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7508909000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− Nelegovaný hliník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hliníka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Hliníkový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 s inou ako lamelárnou štruktúrou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 s lamelárnou štruktúrou; vločky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7604101000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 a prúty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7604102000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Profily, tiež duté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7604210000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Duté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7604291000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 a prúty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7604292000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Duté profily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prierezom, ktorého maximálny rozmer presahuje 7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7605190000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7605210000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prierezom, ktorého maximálny rozmer presahuje 7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7605290000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nelegovaného hliníka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7606122000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horčíka (duralumínu)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7606129000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7606911000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Kotúče na výrobu valcovitých zásobníkov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7606919000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7606922000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Kotúče na výrobu valcovitých zásobníkov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7606923000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Obsahujúce 0,5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horčíka (duralumínu)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7606929000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7607110000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Valcované, ale ďalej už neupravené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7607190000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podložke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7608101000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vonkajším priemerom presahujúcim 9,52 mm a s hrúbkou steny presahujúcou 0,9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7608109000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Zo zliatin hliníka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7609000000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Hliníkové príslušenstvo na rúry a rúrky (napríklad spojky, kolená, nátrubky)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7611000000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Hliníkové nádrže, cisterny, kade a podobné zásobníky na akýkoľvek materiál (iný ako stlačený alebo skvapalnený plyn), s objemom presahujúcim 300 l, tiež s vnútorným obložením alebo aj tepelnou izoláciou, ale bez mechanického alebo tepelného zariadenia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Stlačiteľné valcovité zásobníky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7612901000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Nádoby na prepravu mlieka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7612903000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Kryogénne zásobníky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7612904000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Sudy, barely a plechovky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7612909000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Hliníkové nádoby na stlačený alebo skvapalnený plyn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7614100000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oceľovým jadrom (dušou)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7615110000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Drôtiky na riad a drôtené vankúšiky na čistenie alebo leštenie, rukavice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7615191100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Tlakové hrnce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7615191900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7615192000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Časti a súčasti predmetov pre domácnosť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Sanitárne výrobky a ich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7616100000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Klince, pripináčiky, skoby, sponky (okrem výrobkov položky 8305), skrutky, svorníky, matice, háky so závitom, nity, priečne kliny, závlačky, podložky a podobné predmety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7616910000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Tkaniny, mriežky a pletivá z hliníkového drôtu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7616991000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Expandované plechy a pásy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7616999000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Rafinované olovo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v hmotnosti antimón ako hlavný z ostatných prvkov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Olovený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Plechy, pásy a fólie s hrúbkou (bez podložky) nepresahujúcou 0,2 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 a vločky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7806001000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Pancierové kontajnery na rádioaktívny materiál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7806002000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Tyče, prúty, profily a drôty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7806003000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Rúry, rúrky, hadice a ich príslušenstvo (napríklad: spojky, kolená, nátrubky)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7806009000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7901110000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99,99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alebo viac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7901120000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menej ako 99,99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-Zliatiny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Zinkový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Zinkový prach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7904001000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Drôty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7904009000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7905000000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Zinkové dosky, plechy, pásy a fólie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7907001000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Odkvapy, strešná krytina, rámy strešných okien a ostatné zhotovené stavebné diely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7907002000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Rúry, rúrky, hadice a ich príslušenstvo (napríklad: spojky, kolená, nátrubky)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7907009000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Nelegovaný cín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Zliatiny cínu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8002000000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Cínový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8003001000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Tyče, prúty a drôty zo zliatín cínu, na zváranie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8003009000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8007001000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Medené dosky, plechy a pásy, s hrúbkou presahujúcou 0,2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8007002000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Fólie (tiež potlačené alebo podložené papierom, lepenkou, plastmi alebo podobným podkladovým materiálom) s hrúbkou (bez podložky) nepresahujúcou 0,2 mm; cínový prášok a vločky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8007003000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Rúry, rúrky, hadice a ich príslušenstvo (napríklad: spojky, kolená, nátrubky)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8007009000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8101940000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volfrám, vrátane tyčí a prútov, získaných jednoduchým spekaním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8101960000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Drôty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8101970000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8101990000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8102940000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molybdén, vrátane tyčí a prútov získaných jednoduchým spekaním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8102950000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Tyče a prúty, iné ako získané jednoduchým spekaním, profily, dosky, plechy, pásy a fólie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8102960000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Drôty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8102970000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tantal, vrátane tyčí a prútov získaných jednoduchým spekaním;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8103900000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Obsahujúci najmenej 99,8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  <w:r w:rsidRPr="0017177A">
              <w:rPr>
                <w:rFonts w:ascii="Times New Roman" w:hAnsi="Times New Roman"/>
                <w:noProof/>
                <w:sz w:val="20"/>
              </w:rPr>
              <w:t xml:space="preserve"> hmotnosti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8104190000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8104300000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Piliny, triesky a granuly, triedené podľa veľkosti;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8104900000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Kobaltový kamienok (lech) a ostatné medziprodukty metalurgie kobaltu; surový kobalt;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8106001100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Ihly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8106001900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8106002000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8106009000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 kadmium;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titán;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8109200000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 zirkónium;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8109300000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8109900000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8110100000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antimón;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8110200000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8110900000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8111001100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Surový mangán;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8111001200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8111009000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8112130000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8112190000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8112210000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8112220000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8112290000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8112520000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8112590000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8112921000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Surové;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8112922000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Odpad a šrot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8113000000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Cermety a predmety z nich, vrátane odpadu a šrotu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Rýle a lopaty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Vidly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Čakany, škrabky, motyky a hrable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Mačety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Záhradnícke nožnice a podobné jednou rukou ovládané prerezávače a nožnice (vrátane nožníc na hydinu)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Záhradnícke nožnice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8201609000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8201901000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Kosy a kosáky, dlhé nože na rezanie sena alebo slamy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8201909000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8202101000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Ručné píly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8202109000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Listy pásových píl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8202310000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 oceľovou pracovnou časťou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8202390000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Ostatné, vrátane častí a súčastí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Listy reťazových píl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Rovné rezacie listy, na rezanie kovov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8202990000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8203100000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Pilníky, rašple a podobné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8203200000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Kliešte všetkých druhov (vrátane štikacích), štípacie klieštiky, pinzety a podobné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8203300000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Nožnice na plech a podobné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8203400000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Rezače rúr, čapov, dierkovacie kliešte a priebojníky a podobné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8204110000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Nenastaviteľné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8204120000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Nastaviteľné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8204200000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Výmenné kľúčové nástrčné hlavice, tiež s rukoväťou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vŕtanie a nástroje na rezanie vonkajších alebo vnútorných závitov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Kladivá a mlaty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Hoblíky, dláta, žliabkové (duté) dláta a podobné rezacie nástroje používané na opracovanie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8205401000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Pre skrutky s drážkou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8205409000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Typu používaného v domácnostiach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 diamantov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Dláta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Dláta a špičky pre prácu za studena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8205596000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Maznice; mazacie pištole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8205599100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Špeciálne nástroje pre klenotníkov a hodinárov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8205599200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pre murárov, zlievačov, cementárov, štukatérov a maliarov (murárske lyžice, palety, leštiace nástroje, stierky, atď.)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8205599900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8205601000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Spájkovacie lampy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8205609000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Zveráky, úpinky a podobné náradie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Nákovy; prenosné vyhne; ručne alebo pedálmi ovládané brúsne kotúče s rámovou konštrukciou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8205900000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Súpravy nástrojov z dvoch alebo niekoľkých vyššie uvedených podpoložiek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8206000000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Dva alebo niekoľko nástrojov položiek 82,02 až 82,05, zostavené do súprav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Dlátové a korunové vrtáky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8207132000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Vŕtačky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8207133000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Integral augers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8207139000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8207191000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Dlátové a korunové vrtáky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8207192100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Potiahnuté diamantom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8207192900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8207193000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Integrované vrtáky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8207198000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Zápustky na ťahanie alebo vytláčanie kovov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lisovanie, razenie alebo dierovanie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rezanie vnútorných alebo vonkajších závitov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8207500000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vŕtanie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8207600000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vyvrtávanie alebo preťahovanie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8207700000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frézovanie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8207800000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Nástroje na sústruženie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8207900000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vymeniteľné nástroje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8208100000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opracovanie kovov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8208200000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opracovanie kovov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8208300000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kuchynské zariadenia alebo na stroje používané v potravinárskom priemysle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8208400000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stroje používané v poľnohospodárstve, záhradníctve alebo lesníctve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8208900000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8209001000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Wolfrámu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8209009000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8210001000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Mlynčeky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8210009000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8211100000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Sadzačka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8211910000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Jedálenské nože s pevnou čepeľou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20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8211920000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 nože s pevnou čepeľou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15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8211931000</w:t>
            </w:r>
          </w:p>
        </w:tc>
        <w:tc>
          <w:tcPr>
            <w:tcW w:w="3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Na prerezávanie a štepenie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8211939000</w:t>
            </w:r>
          </w:p>
        </w:tc>
        <w:tc>
          <w:tcPr>
            <w:tcW w:w="3499" w:type="pct"/>
            <w:tcBorders>
              <w:top w:val="single" w:sz="4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single" w:sz="4" w:space="0" w:color="auto"/>
              <w:left w:val="none" w:sz="0" w:space="0" w:color="auto"/>
              <w:bottom w:val="single" w:sz="8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5</w:t>
            </w:r>
            <w:r w:rsidR="00415049">
              <w:rPr>
                <w:rFonts w:ascii="Times New Roman" w:hAnsi="Times New Roman"/>
                <w:noProof/>
                <w:sz w:val="20"/>
              </w:rPr>
              <w:t> %</w:t>
            </w:r>
          </w:p>
        </w:tc>
        <w:tc>
          <w:tcPr>
            <w:tcW w:w="500" w:type="pct"/>
            <w:tcBorders>
              <w:top w:val="single" w:sz="4" w:space="0" w:color="auto"/>
              <w:left w:val="none" w:sz="0" w:space="0" w:color="auto"/>
              <w:bottom w:val="single" w:sz="8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177A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18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3499" w:type="pct"/>
            <w:tcBorders>
              <w:top w:val="single" w:sz="8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ind w:left="567" w:hanging="567"/>
              <w:rPr>
                <w:rFonts w:ascii="Times New Roman" w:hAnsi="Times New Roman"/>
                <w:noProof/>
                <w:sz w:val="20"/>
              </w:rPr>
            </w:pPr>
            <w:r w:rsidRPr="008B670A" w:rsidR="00F206CD">
              <w:rPr>
                <w:rFonts w:ascii="Times New Roman" w:hAnsi="Times New Roman"/>
                <w:noProof/>
                <w:sz w:val="20"/>
                <w:lang w:eastAsia="es-CO"/>
              </w:rPr>
              <w:t>(1)</w:t>
            </w:r>
            <w:r w:rsidR="00F206CD">
              <w:rPr>
                <w:rFonts w:ascii="Times New Roman" w:hAnsi="Times New Roman"/>
              </w:rPr>
              <w:tab/>
            </w:r>
            <w:r w:rsidRPr="0017177A">
              <w:rPr>
                <w:rFonts w:ascii="Times New Roman" w:hAnsi="Times New Roman"/>
                <w:noProof/>
                <w:sz w:val="20"/>
              </w:rPr>
              <w:t>MEP: Mechanizmus stabilizácie cien. MSC (MEP v španielčine) zodpovedá mechanizmu zavedenému na základe rozhodnutia Andského spoločenstva 371 z 26. novembra 1994 a jeho neskorších zmien</w:t>
            </w:r>
          </w:p>
        </w:tc>
        <w:tc>
          <w:tcPr>
            <w:tcW w:w="500" w:type="pct"/>
            <w:tcBorders>
              <w:top w:val="single" w:sz="8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center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single" w:sz="8" w:space="0" w:color="auto"/>
              <w:left w:val="none" w:sz="0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024BC8" w:rsidRPr="0017177A" w:rsidP="0017177A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</w:tbl>
    <w:p w:rsidR="00024BC8" w:rsidRPr="00480BD9" w:rsidP="00D26B68">
      <w:pPr>
        <w:bidi w:val="0"/>
        <w:spacing w:before="60" w:after="60" w:line="240" w:lineRule="auto"/>
        <w:rPr>
          <w:rFonts w:ascii="Times New Roman" w:hAnsi="Times New Roman"/>
          <w:noProof/>
          <w:sz w:val="20"/>
        </w:rPr>
      </w:pPr>
    </w:p>
    <w:p w:rsidR="0007104E" w:rsidRPr="00480BD9" w:rsidP="00D26B68">
      <w:pPr>
        <w:bidi w:val="0"/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sectPr w:rsidSect="00EE70AA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245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49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415049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3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415049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49" w:rsidP="00EE70AA">
    <w:pPr>
      <w:pStyle w:val="Footer"/>
      <w:bidi w:val="0"/>
      <w:rPr>
        <w:rFonts w:ascii="Times New Roman" w:hAnsi="Times New Roman"/>
      </w:rPr>
    </w:pPr>
  </w:p>
  <w:p w:rsidR="00415049" w:rsidRPr="00EE70AA" w:rsidP="00EE70AA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724B70">
      <w:rPr>
        <w:rStyle w:val="PageNumber"/>
        <w:rFonts w:ascii="Times New Roman" w:hAnsi="Times New Roman"/>
        <w:noProof/>
      </w:rPr>
      <w:t>245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49" w:rsidRPr="0035776A" w:rsidP="00024BC8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49" w:rsidRPr="0035776A" w:rsidP="00024BC8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49" w:rsidRPr="0035776A" w:rsidP="00024BC8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4D7C506F"/>
    <w:multiLevelType w:val="singleLevel"/>
    <w:tmpl w:val="7BEC95BA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1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9"/>
  </w:num>
  <w:num w:numId="18">
    <w:abstractNumId w:val="9"/>
  </w:num>
  <w:num w:numId="19">
    <w:abstractNumId w:val="16"/>
  </w:num>
  <w:num w:numId="20">
    <w:abstractNumId w:val="22"/>
  </w:num>
  <w:num w:numId="21">
    <w:abstractNumId w:val="24"/>
  </w:num>
  <w:num w:numId="22">
    <w:abstractNumId w:val="15"/>
  </w:num>
  <w:num w:numId="23">
    <w:abstractNumId w:val="3"/>
  </w:num>
  <w:num w:numId="24">
    <w:abstractNumId w:val="18"/>
  </w:num>
  <w:num w:numId="25">
    <w:abstractNumId w:val="17"/>
  </w:num>
  <w:num w:numId="26">
    <w:abstractNumId w:val="13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04301"/>
    <w:rsid w:val="00024BC8"/>
    <w:rsid w:val="00055C0F"/>
    <w:rsid w:val="0007104E"/>
    <w:rsid w:val="000F7A4B"/>
    <w:rsid w:val="00142A29"/>
    <w:rsid w:val="0015674F"/>
    <w:rsid w:val="00171186"/>
    <w:rsid w:val="0017177A"/>
    <w:rsid w:val="001C6680"/>
    <w:rsid w:val="0021429E"/>
    <w:rsid w:val="002213E5"/>
    <w:rsid w:val="00261CB0"/>
    <w:rsid w:val="002634E2"/>
    <w:rsid w:val="002679FB"/>
    <w:rsid w:val="00293F61"/>
    <w:rsid w:val="002A4999"/>
    <w:rsid w:val="002B51E8"/>
    <w:rsid w:val="002B77F9"/>
    <w:rsid w:val="002D2309"/>
    <w:rsid w:val="002D586E"/>
    <w:rsid w:val="002D64BE"/>
    <w:rsid w:val="002E5515"/>
    <w:rsid w:val="003327A2"/>
    <w:rsid w:val="00352177"/>
    <w:rsid w:val="0035776A"/>
    <w:rsid w:val="0038597C"/>
    <w:rsid w:val="003A2248"/>
    <w:rsid w:val="003A4C0D"/>
    <w:rsid w:val="003A6F3C"/>
    <w:rsid w:val="003B79D8"/>
    <w:rsid w:val="003D72F6"/>
    <w:rsid w:val="003F7E6C"/>
    <w:rsid w:val="00415049"/>
    <w:rsid w:val="0045222D"/>
    <w:rsid w:val="00457E3B"/>
    <w:rsid w:val="00480BD9"/>
    <w:rsid w:val="00494021"/>
    <w:rsid w:val="0049672E"/>
    <w:rsid w:val="004B6A4B"/>
    <w:rsid w:val="004C65E9"/>
    <w:rsid w:val="004C7973"/>
    <w:rsid w:val="00551EA9"/>
    <w:rsid w:val="00555E9C"/>
    <w:rsid w:val="0056313F"/>
    <w:rsid w:val="005661F3"/>
    <w:rsid w:val="005D240F"/>
    <w:rsid w:val="006220CB"/>
    <w:rsid w:val="00641F6D"/>
    <w:rsid w:val="006754D0"/>
    <w:rsid w:val="00680E34"/>
    <w:rsid w:val="00686361"/>
    <w:rsid w:val="0071012A"/>
    <w:rsid w:val="00724B70"/>
    <w:rsid w:val="00725842"/>
    <w:rsid w:val="0072590D"/>
    <w:rsid w:val="007534E2"/>
    <w:rsid w:val="007849DB"/>
    <w:rsid w:val="00791AD8"/>
    <w:rsid w:val="007B1813"/>
    <w:rsid w:val="007C2681"/>
    <w:rsid w:val="007C4874"/>
    <w:rsid w:val="007D3E73"/>
    <w:rsid w:val="007E2B57"/>
    <w:rsid w:val="008118D2"/>
    <w:rsid w:val="008506EB"/>
    <w:rsid w:val="008543C7"/>
    <w:rsid w:val="008B670A"/>
    <w:rsid w:val="0090553A"/>
    <w:rsid w:val="00997758"/>
    <w:rsid w:val="009D428B"/>
    <w:rsid w:val="00A01853"/>
    <w:rsid w:val="00A75998"/>
    <w:rsid w:val="00AA44C0"/>
    <w:rsid w:val="00B204CF"/>
    <w:rsid w:val="00B6235D"/>
    <w:rsid w:val="00B917D6"/>
    <w:rsid w:val="00C171FA"/>
    <w:rsid w:val="00C253AF"/>
    <w:rsid w:val="00C474DB"/>
    <w:rsid w:val="00C6465D"/>
    <w:rsid w:val="00CA4323"/>
    <w:rsid w:val="00CC2FC1"/>
    <w:rsid w:val="00CD20CE"/>
    <w:rsid w:val="00CE65E1"/>
    <w:rsid w:val="00D13D17"/>
    <w:rsid w:val="00D23A28"/>
    <w:rsid w:val="00D259EA"/>
    <w:rsid w:val="00D26B68"/>
    <w:rsid w:val="00D54D33"/>
    <w:rsid w:val="00D77C1F"/>
    <w:rsid w:val="00D87255"/>
    <w:rsid w:val="00DD2615"/>
    <w:rsid w:val="00DE6B95"/>
    <w:rsid w:val="00DF2813"/>
    <w:rsid w:val="00E05C73"/>
    <w:rsid w:val="00E06DC4"/>
    <w:rsid w:val="00E10DA1"/>
    <w:rsid w:val="00E52B95"/>
    <w:rsid w:val="00E5759A"/>
    <w:rsid w:val="00EB2C3B"/>
    <w:rsid w:val="00EE70AA"/>
    <w:rsid w:val="00F046E8"/>
    <w:rsid w:val="00F206CD"/>
    <w:rsid w:val="00F51D91"/>
    <w:rsid w:val="00F73149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024BC8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024BC8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024BC8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024BC8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024BC8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024BC8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024BC8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024BC8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024BC8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024BC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024BC8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024BC8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024BC8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024BC8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024BC8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024BC8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024BC8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024BC8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024BC8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024BC8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024BC8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024BC8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024BC8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024BC8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024BC8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024BC8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024BC8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024BC8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024BC8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024BC8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024BC8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024BC8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024BC8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024BC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024BC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024BC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024BC8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024BC8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024BC8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024BC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024BC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024BC8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024BC8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024BC8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024BC8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024BC8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024BC8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024BC8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024BC8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024BC8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024BC8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024BC8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024BC8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024BC8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024BC8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024BC8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024BC8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024BC8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024BC8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024BC8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024BC8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024BC8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024BC8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024BC8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024BC8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024BC8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024BC8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024BC8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024BC8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024BC8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024BC8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024BC8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024BC8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024BC8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024BC8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024BC8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024BC8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024BC8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024BC8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024BC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024BC8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024BC8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024BC8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024BC8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024BC8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024BC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024BC8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024BC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024BC8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024BC8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024BC8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024BC8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024BC8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024BC8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024BC8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024BC8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024BC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024BC8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024BC8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024BC8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024BC8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024BC8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024BC8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024BC8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024BC8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024BC8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024BC8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024BC8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024BC8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024BC8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024BC8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024BC8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024BC8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024BC8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024BC8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024BC8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024BC8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024BC8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024BC8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024BC8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024BC8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024BC8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024BC8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024BC8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024BC8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024BC8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20585</Words>
  <Characters>126808</Characters>
  <Application>Microsoft Office Word</Application>
  <DocSecurity>0</DocSecurity>
  <Lines>0</Lines>
  <Paragraphs>0</Paragraphs>
  <ScaleCrop>false</ScaleCrop>
  <Company>DTI</Company>
  <LinksUpToDate>false</LinksUpToDate>
  <CharactersWithSpaces>146294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2012-11-28T12:44:00Z</dcterms:created>
  <dcterms:modified xsi:type="dcterms:W3CDTF">2012-11-28T12:44:00Z</dcterms:modified>
</cp:coreProperties>
</file>